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0CB5E" w14:textId="77777777" w:rsidR="00380DF8" w:rsidRDefault="00380DF8"/>
    <w:tbl>
      <w:tblPr>
        <w:tblW w:w="10734" w:type="dxa"/>
        <w:tblInd w:w="-8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9"/>
        <w:gridCol w:w="624"/>
        <w:gridCol w:w="337"/>
        <w:gridCol w:w="3764"/>
        <w:gridCol w:w="680"/>
      </w:tblGrid>
      <w:tr w:rsidR="00380DF8" w:rsidRPr="00FB3DC1" w14:paraId="3D4B285C" w14:textId="77777777" w:rsidTr="00380DF8">
        <w:trPr>
          <w:trHeight w:val="532"/>
        </w:trPr>
        <w:tc>
          <w:tcPr>
            <w:tcW w:w="10734" w:type="dxa"/>
            <w:gridSpan w:val="5"/>
            <w:vAlign w:val="center"/>
            <w:hideMark/>
          </w:tcPr>
          <w:p w14:paraId="78E67CB5" w14:textId="77777777" w:rsidR="00380DF8" w:rsidRPr="00380DF8" w:rsidRDefault="00380DF8" w:rsidP="003A3860">
            <w:pPr>
              <w:jc w:val="center"/>
              <w:rPr>
                <w:b/>
                <w:sz w:val="32"/>
                <w:szCs w:val="32"/>
              </w:rPr>
            </w:pPr>
            <w:r w:rsidRPr="00380DF8">
              <w:rPr>
                <w:b/>
                <w:sz w:val="32"/>
                <w:szCs w:val="32"/>
              </w:rPr>
              <w:t>REGISTRO DE</w:t>
            </w:r>
          </w:p>
        </w:tc>
      </w:tr>
      <w:tr w:rsidR="00380DF8" w:rsidRPr="00FB3DC1" w14:paraId="1FA6B336" w14:textId="77777777" w:rsidTr="00380DF8">
        <w:trPr>
          <w:trHeight w:val="340"/>
        </w:trPr>
        <w:tc>
          <w:tcPr>
            <w:tcW w:w="10734" w:type="dxa"/>
            <w:gridSpan w:val="5"/>
            <w:vAlign w:val="center"/>
            <w:hideMark/>
          </w:tcPr>
          <w:p w14:paraId="07582DF6" w14:textId="77777777" w:rsidR="00380DF8" w:rsidRDefault="00380DF8" w:rsidP="003A3860">
            <w:pPr>
              <w:jc w:val="center"/>
              <w:rPr>
                <w:b/>
                <w:sz w:val="32"/>
                <w:szCs w:val="32"/>
              </w:rPr>
            </w:pPr>
            <w:r w:rsidRPr="00380DF8">
              <w:rPr>
                <w:b/>
                <w:sz w:val="32"/>
                <w:szCs w:val="32"/>
              </w:rPr>
              <w:t>CUENTA BANCARIA CONTRATISTAS</w:t>
            </w:r>
          </w:p>
          <w:p w14:paraId="5CE7F65B" w14:textId="77777777" w:rsidR="00380DF8" w:rsidRDefault="00380DF8" w:rsidP="003A3860">
            <w:pPr>
              <w:jc w:val="center"/>
              <w:rPr>
                <w:b/>
                <w:sz w:val="32"/>
                <w:szCs w:val="32"/>
              </w:rPr>
            </w:pPr>
          </w:p>
          <w:p w14:paraId="49E2DF8B" w14:textId="77777777" w:rsidR="00380DF8" w:rsidRPr="00380DF8" w:rsidRDefault="00380DF8" w:rsidP="003A3860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380DF8" w:rsidRPr="00FB3DC1" w14:paraId="0559E94A" w14:textId="77777777" w:rsidTr="00380DF8">
        <w:trPr>
          <w:trHeight w:val="222"/>
        </w:trPr>
        <w:tc>
          <w:tcPr>
            <w:tcW w:w="5329" w:type="dxa"/>
            <w:vAlign w:val="center"/>
            <w:hideMark/>
          </w:tcPr>
          <w:p w14:paraId="5935DEAE" w14:textId="77777777" w:rsidR="00380DF8" w:rsidRPr="00FB3DC1" w:rsidRDefault="00380DF8" w:rsidP="003A3860">
            <w:pPr>
              <w:spacing w:line="256" w:lineRule="auto"/>
              <w:rPr>
                <w:sz w:val="32"/>
                <w:szCs w:val="32"/>
              </w:rPr>
            </w:pPr>
          </w:p>
        </w:tc>
        <w:tc>
          <w:tcPr>
            <w:tcW w:w="624" w:type="dxa"/>
            <w:vAlign w:val="center"/>
            <w:hideMark/>
          </w:tcPr>
          <w:p w14:paraId="02AC9EAB" w14:textId="77777777" w:rsidR="00380DF8" w:rsidRPr="00FB3DC1" w:rsidRDefault="00380DF8" w:rsidP="003A3860">
            <w:pPr>
              <w:rPr>
                <w:rFonts w:cs="Calibri"/>
                <w:sz w:val="20"/>
                <w:lang w:eastAsia="es-CO"/>
              </w:rPr>
            </w:pPr>
          </w:p>
        </w:tc>
        <w:tc>
          <w:tcPr>
            <w:tcW w:w="4101" w:type="dxa"/>
            <w:gridSpan w:val="2"/>
            <w:vAlign w:val="center"/>
            <w:hideMark/>
          </w:tcPr>
          <w:p w14:paraId="334FB75A" w14:textId="77777777" w:rsidR="00380DF8" w:rsidRPr="00FB3DC1" w:rsidRDefault="00380DF8" w:rsidP="003A3860">
            <w:pPr>
              <w:rPr>
                <w:rFonts w:cs="Calibri"/>
                <w:sz w:val="20"/>
                <w:lang w:eastAsia="es-CO"/>
              </w:rPr>
            </w:pPr>
          </w:p>
        </w:tc>
        <w:tc>
          <w:tcPr>
            <w:tcW w:w="680" w:type="dxa"/>
            <w:vAlign w:val="center"/>
            <w:hideMark/>
          </w:tcPr>
          <w:p w14:paraId="1439B824" w14:textId="77777777" w:rsidR="00380DF8" w:rsidRPr="00FB3DC1" w:rsidRDefault="00380DF8" w:rsidP="003A3860">
            <w:pPr>
              <w:rPr>
                <w:rFonts w:cs="Calibri"/>
                <w:sz w:val="20"/>
                <w:lang w:eastAsia="es-CO"/>
              </w:rPr>
            </w:pPr>
          </w:p>
        </w:tc>
      </w:tr>
      <w:tr w:rsidR="00380DF8" w:rsidRPr="00FB3DC1" w14:paraId="61FD7AB4" w14:textId="77777777" w:rsidTr="00380DF8">
        <w:trPr>
          <w:trHeight w:val="488"/>
        </w:trPr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5775CD" w14:textId="77777777" w:rsidR="00380DF8" w:rsidRPr="00380DF8" w:rsidRDefault="00380DF8" w:rsidP="003A3860">
            <w:pPr>
              <w:jc w:val="right"/>
              <w:rPr>
                <w:b/>
                <w:sz w:val="28"/>
                <w:szCs w:val="28"/>
              </w:rPr>
            </w:pPr>
            <w:r w:rsidRPr="00380DF8">
              <w:rPr>
                <w:b/>
                <w:sz w:val="28"/>
                <w:szCs w:val="28"/>
              </w:rPr>
              <w:t xml:space="preserve">FECHA: </w:t>
            </w:r>
          </w:p>
        </w:tc>
        <w:tc>
          <w:tcPr>
            <w:tcW w:w="54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4F22F8" w14:textId="77777777" w:rsidR="00380DF8" w:rsidRPr="00380DF8" w:rsidRDefault="00380DF8" w:rsidP="003A3860">
            <w:pPr>
              <w:jc w:val="center"/>
              <w:rPr>
                <w:b/>
                <w:sz w:val="28"/>
                <w:szCs w:val="28"/>
              </w:rPr>
            </w:pPr>
            <w:r w:rsidRPr="00380DF8">
              <w:rPr>
                <w:b/>
                <w:sz w:val="28"/>
                <w:szCs w:val="28"/>
              </w:rPr>
              <w:t xml:space="preserve">DIA ____    MES ____  AÑO </w:t>
            </w:r>
            <w:r w:rsidRPr="00380DF8">
              <w:rPr>
                <w:b/>
                <w:sz w:val="28"/>
                <w:szCs w:val="28"/>
                <w:u w:val="single"/>
              </w:rPr>
              <w:t>2022</w:t>
            </w:r>
            <w:r w:rsidRPr="00380DF8">
              <w:rPr>
                <w:b/>
                <w:sz w:val="28"/>
                <w:szCs w:val="28"/>
              </w:rPr>
              <w:t xml:space="preserve">  </w:t>
            </w:r>
          </w:p>
        </w:tc>
      </w:tr>
      <w:tr w:rsidR="00380DF8" w:rsidRPr="00FB3DC1" w14:paraId="43F81721" w14:textId="77777777" w:rsidTr="00380DF8">
        <w:trPr>
          <w:trHeight w:val="532"/>
        </w:trPr>
        <w:tc>
          <w:tcPr>
            <w:tcW w:w="5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39D6" w14:textId="77777777" w:rsidR="00380DF8" w:rsidRPr="00FB3DC1" w:rsidRDefault="00380DF8" w:rsidP="003A38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NOMBRES</w:t>
            </w:r>
          </w:p>
        </w:tc>
        <w:tc>
          <w:tcPr>
            <w:tcW w:w="5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E0C968A" w14:textId="707CFF49" w:rsidR="00380DF8" w:rsidRPr="00FB3DC1" w:rsidRDefault="006D6E63" w:rsidP="003A38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KATERINE </w:t>
            </w:r>
          </w:p>
        </w:tc>
      </w:tr>
      <w:tr w:rsidR="00380DF8" w:rsidRPr="00FB3DC1" w14:paraId="7A2E9FE5" w14:textId="77777777" w:rsidTr="00380DF8">
        <w:trPr>
          <w:trHeight w:val="532"/>
        </w:trPr>
        <w:tc>
          <w:tcPr>
            <w:tcW w:w="5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3584" w14:textId="77777777" w:rsidR="00380DF8" w:rsidRPr="00FB3DC1" w:rsidRDefault="00380DF8" w:rsidP="003A38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APELLIDOS</w:t>
            </w:r>
          </w:p>
        </w:tc>
        <w:tc>
          <w:tcPr>
            <w:tcW w:w="5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BDCB57" w14:textId="7E386D93" w:rsidR="00380DF8" w:rsidRPr="00FB3DC1" w:rsidRDefault="006D6E63" w:rsidP="003A38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GRANADOS TRUJILLO</w:t>
            </w:r>
          </w:p>
        </w:tc>
      </w:tr>
      <w:tr w:rsidR="00380DF8" w:rsidRPr="00FB3DC1" w14:paraId="73D2D0EE" w14:textId="77777777" w:rsidTr="00380DF8">
        <w:trPr>
          <w:trHeight w:val="532"/>
        </w:trPr>
        <w:tc>
          <w:tcPr>
            <w:tcW w:w="5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9057B" w14:textId="77777777" w:rsidR="00380DF8" w:rsidRPr="00FB3DC1" w:rsidRDefault="00380DF8" w:rsidP="003A38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No. </w:t>
            </w:r>
            <w:r w:rsidRPr="00FB3DC1">
              <w:rPr>
                <w:sz w:val="28"/>
                <w:szCs w:val="28"/>
              </w:rPr>
              <w:t>CEDULA</w:t>
            </w:r>
          </w:p>
        </w:tc>
        <w:tc>
          <w:tcPr>
            <w:tcW w:w="5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A143219" w14:textId="4BA10C4A" w:rsidR="00380DF8" w:rsidRPr="00FB3DC1" w:rsidRDefault="006D6E63" w:rsidP="003A38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52.266.542</w:t>
            </w:r>
          </w:p>
        </w:tc>
      </w:tr>
      <w:tr w:rsidR="00380DF8" w:rsidRPr="00FB3DC1" w14:paraId="3F65B3DB" w14:textId="77777777" w:rsidTr="00380DF8">
        <w:trPr>
          <w:trHeight w:val="680"/>
        </w:trPr>
        <w:tc>
          <w:tcPr>
            <w:tcW w:w="5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315E" w14:textId="77777777" w:rsidR="00380DF8" w:rsidRPr="00FB3DC1" w:rsidRDefault="00380DF8" w:rsidP="003A3860">
            <w:pPr>
              <w:rPr>
                <w:sz w:val="28"/>
                <w:szCs w:val="28"/>
              </w:rPr>
            </w:pPr>
            <w:r w:rsidRPr="00FB3DC1">
              <w:rPr>
                <w:sz w:val="28"/>
                <w:szCs w:val="28"/>
              </w:rPr>
              <w:t>BANCO DONDE TIENE CTA</w:t>
            </w:r>
          </w:p>
        </w:tc>
        <w:tc>
          <w:tcPr>
            <w:tcW w:w="5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7C0ED8A" w14:textId="3A875E99" w:rsidR="00380DF8" w:rsidRPr="00FB3DC1" w:rsidRDefault="006D6E63" w:rsidP="006D6E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BANCOLOMBIA</w:t>
            </w:r>
          </w:p>
        </w:tc>
      </w:tr>
      <w:tr w:rsidR="00380DF8" w:rsidRPr="00FB3DC1" w14:paraId="7F8C4573" w14:textId="77777777" w:rsidTr="00380DF8">
        <w:trPr>
          <w:trHeight w:val="532"/>
        </w:trPr>
        <w:tc>
          <w:tcPr>
            <w:tcW w:w="5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A19D" w14:textId="77777777" w:rsidR="00380DF8" w:rsidRPr="00FB3DC1" w:rsidRDefault="00380DF8" w:rsidP="003A38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MUNICIPIO DONDE ABRIO LA CTA</w:t>
            </w:r>
          </w:p>
        </w:tc>
        <w:tc>
          <w:tcPr>
            <w:tcW w:w="5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891E1B3" w14:textId="094BAAC8" w:rsidR="00380DF8" w:rsidRPr="00FB3DC1" w:rsidRDefault="006D6E63" w:rsidP="006D6E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Medellín</w:t>
            </w:r>
          </w:p>
        </w:tc>
      </w:tr>
      <w:tr w:rsidR="00380DF8" w:rsidRPr="00FB3DC1" w14:paraId="6DBA7A64" w14:textId="77777777" w:rsidTr="00380DF8">
        <w:trPr>
          <w:trHeight w:val="532"/>
        </w:trPr>
        <w:tc>
          <w:tcPr>
            <w:tcW w:w="5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13A2C" w14:textId="77777777" w:rsidR="00380DF8" w:rsidRPr="00FB3DC1" w:rsidRDefault="00380DF8" w:rsidP="003A3860">
            <w:pPr>
              <w:rPr>
                <w:sz w:val="28"/>
                <w:szCs w:val="28"/>
              </w:rPr>
            </w:pPr>
            <w:r w:rsidRPr="00FB3DC1">
              <w:rPr>
                <w:sz w:val="28"/>
                <w:szCs w:val="28"/>
              </w:rPr>
              <w:t>No</w:t>
            </w:r>
            <w:r>
              <w:rPr>
                <w:sz w:val="28"/>
                <w:szCs w:val="28"/>
              </w:rPr>
              <w:t>.</w:t>
            </w:r>
            <w:r w:rsidRPr="00FB3DC1">
              <w:rPr>
                <w:sz w:val="28"/>
                <w:szCs w:val="28"/>
              </w:rPr>
              <w:t xml:space="preserve"> CUENTA</w:t>
            </w:r>
          </w:p>
        </w:tc>
        <w:tc>
          <w:tcPr>
            <w:tcW w:w="5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E318B52" w14:textId="3CB385FF" w:rsidR="00380DF8" w:rsidRPr="00FB3DC1" w:rsidRDefault="006D6E63" w:rsidP="003A38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52739587395</w:t>
            </w:r>
          </w:p>
        </w:tc>
      </w:tr>
      <w:tr w:rsidR="00380DF8" w:rsidRPr="00FB3DC1" w14:paraId="28F15E44" w14:textId="77777777" w:rsidTr="00380DF8">
        <w:trPr>
          <w:trHeight w:val="532"/>
        </w:trPr>
        <w:tc>
          <w:tcPr>
            <w:tcW w:w="5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319C" w14:textId="77777777" w:rsidR="00380DF8" w:rsidRPr="00FB3DC1" w:rsidRDefault="00380DF8" w:rsidP="003A3860">
            <w:pPr>
              <w:rPr>
                <w:sz w:val="28"/>
                <w:szCs w:val="28"/>
              </w:rPr>
            </w:pPr>
            <w:r w:rsidRPr="00FB3DC1">
              <w:rPr>
                <w:sz w:val="28"/>
                <w:szCs w:val="28"/>
              </w:rPr>
              <w:t>CTA AHORRO</w:t>
            </w:r>
            <w:r>
              <w:rPr>
                <w:sz w:val="28"/>
                <w:szCs w:val="28"/>
              </w:rPr>
              <w:t>S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9FB12" w14:textId="13A2F7B1" w:rsidR="00380DF8" w:rsidRPr="00FB3DC1" w:rsidRDefault="00380DF8" w:rsidP="00380DF8">
            <w:pPr>
              <w:rPr>
                <w:sz w:val="28"/>
                <w:szCs w:val="28"/>
              </w:rPr>
            </w:pPr>
            <w:r w:rsidRPr="00FB3DC1">
              <w:rPr>
                <w:sz w:val="28"/>
                <w:szCs w:val="28"/>
              </w:rPr>
              <w:t> </w:t>
            </w:r>
            <w:r w:rsidR="006D6E63">
              <w:rPr>
                <w:sz w:val="28"/>
                <w:szCs w:val="28"/>
              </w:rPr>
              <w:t>X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1D3BA" w14:textId="77777777" w:rsidR="00380DF8" w:rsidRPr="00FB3DC1" w:rsidRDefault="00380DF8" w:rsidP="003A3860">
            <w:pPr>
              <w:jc w:val="center"/>
              <w:rPr>
                <w:sz w:val="28"/>
                <w:szCs w:val="28"/>
              </w:rPr>
            </w:pPr>
            <w:r w:rsidRPr="00FB3DC1">
              <w:rPr>
                <w:sz w:val="28"/>
                <w:szCs w:val="28"/>
              </w:rPr>
              <w:t>CUENTA CORRIENTE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47FE2" w14:textId="77777777" w:rsidR="00380DF8" w:rsidRPr="00FB3DC1" w:rsidRDefault="00380DF8" w:rsidP="003A3860">
            <w:pPr>
              <w:rPr>
                <w:sz w:val="28"/>
                <w:szCs w:val="28"/>
              </w:rPr>
            </w:pPr>
            <w:r w:rsidRPr="00FB3DC1">
              <w:rPr>
                <w:sz w:val="28"/>
                <w:szCs w:val="28"/>
              </w:rPr>
              <w:t> </w:t>
            </w:r>
          </w:p>
          <w:p w14:paraId="11CAB794" w14:textId="77777777" w:rsidR="00380DF8" w:rsidRPr="00FB3DC1" w:rsidRDefault="00380DF8" w:rsidP="003A3860">
            <w:pPr>
              <w:rPr>
                <w:color w:val="FF0000"/>
                <w:sz w:val="28"/>
                <w:szCs w:val="28"/>
              </w:rPr>
            </w:pPr>
            <w:r w:rsidRPr="00FB3DC1">
              <w:rPr>
                <w:color w:val="FF0000"/>
                <w:sz w:val="28"/>
                <w:szCs w:val="28"/>
              </w:rPr>
              <w:t> </w:t>
            </w:r>
          </w:p>
        </w:tc>
      </w:tr>
      <w:tr w:rsidR="00380DF8" w:rsidRPr="00FB3DC1" w14:paraId="7B1AEE48" w14:textId="77777777" w:rsidTr="00380DF8">
        <w:trPr>
          <w:trHeight w:val="532"/>
        </w:trPr>
        <w:tc>
          <w:tcPr>
            <w:tcW w:w="5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24B4" w14:textId="77777777" w:rsidR="00380DF8" w:rsidRPr="00FB3DC1" w:rsidRDefault="00380DF8" w:rsidP="003A3860">
            <w:pPr>
              <w:rPr>
                <w:sz w:val="28"/>
                <w:szCs w:val="28"/>
              </w:rPr>
            </w:pPr>
            <w:r w:rsidRPr="00FB3DC1">
              <w:rPr>
                <w:sz w:val="28"/>
                <w:szCs w:val="28"/>
              </w:rPr>
              <w:t>DIRECCIÓN PERSONAL</w:t>
            </w:r>
          </w:p>
        </w:tc>
        <w:tc>
          <w:tcPr>
            <w:tcW w:w="5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61EEA9A" w14:textId="77777777" w:rsidR="00380DF8" w:rsidRPr="00FB3DC1" w:rsidRDefault="00380DF8" w:rsidP="003A3860">
            <w:pPr>
              <w:jc w:val="center"/>
              <w:rPr>
                <w:sz w:val="28"/>
                <w:szCs w:val="28"/>
              </w:rPr>
            </w:pPr>
          </w:p>
        </w:tc>
      </w:tr>
      <w:tr w:rsidR="00380DF8" w:rsidRPr="00FB3DC1" w14:paraId="15C36E37" w14:textId="77777777" w:rsidTr="00380DF8">
        <w:trPr>
          <w:trHeight w:val="532"/>
        </w:trPr>
        <w:tc>
          <w:tcPr>
            <w:tcW w:w="5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44647" w14:textId="77777777" w:rsidR="00380DF8" w:rsidRPr="00FB3DC1" w:rsidRDefault="00380DF8" w:rsidP="003A3860">
            <w:pPr>
              <w:rPr>
                <w:sz w:val="28"/>
                <w:szCs w:val="28"/>
              </w:rPr>
            </w:pPr>
            <w:r w:rsidRPr="00FB3DC1">
              <w:rPr>
                <w:sz w:val="28"/>
                <w:szCs w:val="28"/>
              </w:rPr>
              <w:t>N</w:t>
            </w:r>
            <w:r>
              <w:rPr>
                <w:sz w:val="28"/>
                <w:szCs w:val="28"/>
              </w:rPr>
              <w:t>ÚMEROS</w:t>
            </w:r>
            <w:r w:rsidRPr="00FB3DC1">
              <w:rPr>
                <w:sz w:val="28"/>
                <w:szCs w:val="28"/>
              </w:rPr>
              <w:t xml:space="preserve"> TELEFONICOS</w:t>
            </w:r>
          </w:p>
        </w:tc>
        <w:tc>
          <w:tcPr>
            <w:tcW w:w="5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778F108" w14:textId="342C0615" w:rsidR="00380DF8" w:rsidRPr="00FB3DC1" w:rsidRDefault="006D6E63" w:rsidP="003A38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3117010176</w:t>
            </w:r>
          </w:p>
        </w:tc>
      </w:tr>
      <w:tr w:rsidR="00380DF8" w:rsidRPr="00FB3DC1" w14:paraId="43576E86" w14:textId="77777777" w:rsidTr="00380DF8">
        <w:trPr>
          <w:trHeight w:val="828"/>
        </w:trPr>
        <w:tc>
          <w:tcPr>
            <w:tcW w:w="5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F133" w14:textId="77777777" w:rsidR="00380DF8" w:rsidRPr="00FB3DC1" w:rsidRDefault="00380DF8" w:rsidP="003A3860">
            <w:pPr>
              <w:rPr>
                <w:sz w:val="28"/>
                <w:szCs w:val="28"/>
              </w:rPr>
            </w:pPr>
            <w:r w:rsidRPr="00FB3DC1">
              <w:rPr>
                <w:sz w:val="28"/>
                <w:szCs w:val="28"/>
              </w:rPr>
              <w:t>CORREO ELECTRONICO</w:t>
            </w:r>
          </w:p>
        </w:tc>
        <w:tc>
          <w:tcPr>
            <w:tcW w:w="5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F9CF45C" w14:textId="66255340" w:rsidR="00380DF8" w:rsidRPr="00FB3DC1" w:rsidRDefault="006D6E63" w:rsidP="003A38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sandramadridduque@hotmail.com</w:t>
            </w:r>
          </w:p>
        </w:tc>
      </w:tr>
      <w:tr w:rsidR="00380DF8" w:rsidRPr="00FB3DC1" w14:paraId="65418C0C" w14:textId="77777777" w:rsidTr="00380DF8">
        <w:trPr>
          <w:trHeight w:val="636"/>
        </w:trPr>
        <w:tc>
          <w:tcPr>
            <w:tcW w:w="5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E353" w14:textId="77777777" w:rsidR="00380DF8" w:rsidRPr="00FB3DC1" w:rsidRDefault="00380DF8" w:rsidP="003A3860">
            <w:pPr>
              <w:rPr>
                <w:sz w:val="28"/>
                <w:szCs w:val="28"/>
              </w:rPr>
            </w:pPr>
            <w:r w:rsidRPr="00FB3DC1">
              <w:rPr>
                <w:sz w:val="28"/>
                <w:szCs w:val="28"/>
              </w:rPr>
              <w:t>AREA DE DESEMPEÑO</w:t>
            </w:r>
          </w:p>
        </w:tc>
        <w:tc>
          <w:tcPr>
            <w:tcW w:w="5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718960E" w14:textId="50E8F244" w:rsidR="00380DF8" w:rsidRPr="00FB3DC1" w:rsidRDefault="006D6E63" w:rsidP="003A38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Financiera</w:t>
            </w:r>
          </w:p>
        </w:tc>
      </w:tr>
    </w:tbl>
    <w:p w14:paraId="1EA696F5" w14:textId="77777777" w:rsidR="00380DF8" w:rsidRPr="00FB3DC1" w:rsidRDefault="00380DF8" w:rsidP="00380DF8"/>
    <w:p w14:paraId="77F9EC5F" w14:textId="77777777" w:rsidR="00380DF8" w:rsidRDefault="00380DF8" w:rsidP="00380DF8">
      <w:pPr>
        <w:jc w:val="both"/>
        <w:rPr>
          <w:sz w:val="22"/>
          <w:szCs w:val="22"/>
        </w:rPr>
      </w:pPr>
    </w:p>
    <w:p w14:paraId="49EE01A1" w14:textId="77777777" w:rsidR="00380DF8" w:rsidRDefault="00380DF8" w:rsidP="00380DF8">
      <w:pPr>
        <w:jc w:val="both"/>
        <w:rPr>
          <w:sz w:val="22"/>
          <w:szCs w:val="22"/>
        </w:rPr>
      </w:pPr>
    </w:p>
    <w:p w14:paraId="4AC166E9" w14:textId="77777777" w:rsidR="00EC53C4" w:rsidRPr="00380DF8" w:rsidRDefault="00EC53C4" w:rsidP="00380DF8">
      <w:pPr>
        <w:rPr>
          <w:szCs w:val="22"/>
        </w:rPr>
      </w:pPr>
    </w:p>
    <w:sectPr w:rsidR="00EC53C4" w:rsidRPr="00380DF8" w:rsidSect="00E50DA7">
      <w:headerReference w:type="default" r:id="rId8"/>
      <w:footerReference w:type="default" r:id="rId9"/>
      <w:headerReference w:type="first" r:id="rId10"/>
      <w:footerReference w:type="first" r:id="rId11"/>
      <w:pgSz w:w="12242" w:h="15842" w:code="1"/>
      <w:pgMar w:top="2268" w:right="1701" w:bottom="1701" w:left="1701" w:header="72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04432" w14:textId="77777777" w:rsidR="00110779" w:rsidRDefault="00110779">
      <w:r>
        <w:separator/>
      </w:r>
    </w:p>
  </w:endnote>
  <w:endnote w:type="continuationSeparator" w:id="0">
    <w:p w14:paraId="471C9AD2" w14:textId="77777777" w:rsidR="00110779" w:rsidRDefault="00110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61082" w14:textId="77777777" w:rsidR="00890ACB" w:rsidRDefault="00890ACB">
    <w:pPr>
      <w:pStyle w:val="Piedepgina"/>
    </w:pPr>
    <w:r w:rsidRPr="00890ACB">
      <w:rPr>
        <w:noProof/>
      </w:rPr>
      <w:drawing>
        <wp:inline distT="0" distB="0" distL="0" distR="0" wp14:anchorId="6D3DEB4D" wp14:editId="7B78C9B4">
          <wp:extent cx="5610225" cy="1019175"/>
          <wp:effectExtent l="19050" t="0" r="9525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1019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9"/>
      <w:gridCol w:w="1083"/>
      <w:gridCol w:w="1026"/>
      <w:gridCol w:w="1083"/>
      <w:gridCol w:w="1083"/>
      <w:gridCol w:w="1083"/>
      <w:gridCol w:w="1653"/>
      <w:gridCol w:w="1083"/>
      <w:gridCol w:w="1026"/>
      <w:gridCol w:w="959"/>
      <w:gridCol w:w="63"/>
    </w:tblGrid>
    <w:tr w:rsidR="00444B70" w14:paraId="4C4EE288" w14:textId="77777777">
      <w:trPr>
        <w:gridAfter w:val="1"/>
        <w:wAfter w:w="63" w:type="dxa"/>
        <w:trHeight w:val="298"/>
      </w:trPr>
      <w:tc>
        <w:tcPr>
          <w:tcW w:w="3078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/>
        </w:tcPr>
        <w:p w14:paraId="3EAD070F" w14:textId="77777777" w:rsidR="00444B70" w:rsidRDefault="00444B70">
          <w:pPr>
            <w:jc w:val="center"/>
            <w:rPr>
              <w:b/>
              <w:sz w:val="16"/>
            </w:rPr>
          </w:pPr>
          <w:r>
            <w:rPr>
              <w:b/>
              <w:sz w:val="16"/>
            </w:rPr>
            <w:t>ELABORÓ</w:t>
          </w:r>
        </w:p>
      </w:tc>
      <w:tc>
        <w:tcPr>
          <w:tcW w:w="3249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/>
        </w:tcPr>
        <w:p w14:paraId="0EF49B00" w14:textId="77777777" w:rsidR="00444B70" w:rsidRDefault="00444B70">
          <w:pPr>
            <w:jc w:val="center"/>
            <w:rPr>
              <w:b/>
              <w:sz w:val="16"/>
            </w:rPr>
          </w:pPr>
          <w:r>
            <w:rPr>
              <w:b/>
              <w:sz w:val="16"/>
            </w:rPr>
            <w:t>REVISÓ:</w:t>
          </w:r>
        </w:p>
      </w:tc>
      <w:tc>
        <w:tcPr>
          <w:tcW w:w="472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/>
        </w:tcPr>
        <w:p w14:paraId="58EB0C97" w14:textId="77777777" w:rsidR="00444B70" w:rsidRDefault="00444B70">
          <w:pPr>
            <w:jc w:val="center"/>
            <w:rPr>
              <w:b/>
              <w:sz w:val="16"/>
            </w:rPr>
          </w:pPr>
          <w:r>
            <w:rPr>
              <w:b/>
              <w:sz w:val="16"/>
            </w:rPr>
            <w:t>APROBÓ:</w:t>
          </w:r>
        </w:p>
      </w:tc>
    </w:tr>
    <w:tr w:rsidR="00444B70" w14:paraId="1B982052" w14:textId="77777777">
      <w:trPr>
        <w:gridAfter w:val="1"/>
        <w:wAfter w:w="63" w:type="dxa"/>
        <w:trHeight w:val="369"/>
      </w:trPr>
      <w:tc>
        <w:tcPr>
          <w:tcW w:w="3078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95567E8" w14:textId="77777777" w:rsidR="00444B70" w:rsidRDefault="00444B70">
          <w:pPr>
            <w:jc w:val="center"/>
            <w:rPr>
              <w:b/>
              <w:sz w:val="16"/>
            </w:rPr>
          </w:pPr>
          <w:r>
            <w:rPr>
              <w:b/>
              <w:sz w:val="16"/>
            </w:rPr>
            <w:t>LUZ MARINA PALACIO R.</w:t>
          </w:r>
        </w:p>
      </w:tc>
      <w:tc>
        <w:tcPr>
          <w:tcW w:w="3249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7FE35C" w14:textId="77777777" w:rsidR="00444B70" w:rsidRDefault="00444B70">
          <w:pPr>
            <w:jc w:val="center"/>
            <w:rPr>
              <w:b/>
              <w:sz w:val="16"/>
            </w:rPr>
          </w:pPr>
          <w:r>
            <w:rPr>
              <w:b/>
              <w:sz w:val="16"/>
            </w:rPr>
            <w:t>LUZ MARINA PALACIO R.</w:t>
          </w:r>
        </w:p>
      </w:tc>
      <w:tc>
        <w:tcPr>
          <w:tcW w:w="472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141FD1D" w14:textId="77777777" w:rsidR="00444B70" w:rsidRDefault="00444B70">
          <w:pPr>
            <w:jc w:val="center"/>
            <w:rPr>
              <w:b/>
              <w:sz w:val="16"/>
            </w:rPr>
          </w:pPr>
          <w:r>
            <w:rPr>
              <w:b/>
              <w:sz w:val="16"/>
            </w:rPr>
            <w:t>GUSTAVO HERNAN RODRÍGUEZ V.</w:t>
          </w:r>
        </w:p>
      </w:tc>
    </w:tr>
    <w:tr w:rsidR="00444B70" w14:paraId="68253ED0" w14:textId="77777777">
      <w:trPr>
        <w:gridAfter w:val="1"/>
        <w:wAfter w:w="63" w:type="dxa"/>
        <w:trHeight w:val="340"/>
      </w:trPr>
      <w:tc>
        <w:tcPr>
          <w:tcW w:w="3078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361CBB03" w14:textId="77777777" w:rsidR="00444B70" w:rsidRDefault="00444B70">
          <w:pPr>
            <w:rPr>
              <w:b/>
              <w:sz w:val="16"/>
            </w:rPr>
          </w:pPr>
        </w:p>
        <w:p w14:paraId="073F3809" w14:textId="77777777" w:rsidR="00444B70" w:rsidRDefault="00444B70">
          <w:pPr>
            <w:rPr>
              <w:b/>
              <w:sz w:val="16"/>
            </w:rPr>
          </w:pPr>
        </w:p>
        <w:p w14:paraId="1F5571DC" w14:textId="77777777" w:rsidR="00444B70" w:rsidRDefault="00444B70">
          <w:pPr>
            <w:rPr>
              <w:b/>
              <w:sz w:val="16"/>
            </w:rPr>
          </w:pPr>
          <w:r>
            <w:rPr>
              <w:b/>
              <w:sz w:val="16"/>
            </w:rPr>
            <w:t>FIRMA</w:t>
          </w:r>
        </w:p>
      </w:tc>
      <w:tc>
        <w:tcPr>
          <w:tcW w:w="3249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2BFDCE6E" w14:textId="77777777" w:rsidR="00444B70" w:rsidRDefault="00444B70">
          <w:pPr>
            <w:pStyle w:val="Ttulo9"/>
          </w:pPr>
          <w:r>
            <w:t>FIRMA</w:t>
          </w:r>
        </w:p>
      </w:tc>
      <w:tc>
        <w:tcPr>
          <w:tcW w:w="472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42E50CB4" w14:textId="77777777" w:rsidR="00444B70" w:rsidRDefault="00444B70">
          <w:pPr>
            <w:pStyle w:val="Ttulo9"/>
          </w:pPr>
          <w:r>
            <w:t>FIRMA</w:t>
          </w:r>
        </w:p>
      </w:tc>
    </w:tr>
    <w:tr w:rsidR="00444B70" w14:paraId="4BA2B20F" w14:textId="77777777">
      <w:trPr>
        <w:gridAfter w:val="1"/>
        <w:wAfter w:w="63" w:type="dxa"/>
        <w:trHeight w:val="190"/>
      </w:trPr>
      <w:tc>
        <w:tcPr>
          <w:tcW w:w="9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/>
        </w:tcPr>
        <w:p w14:paraId="77E7A134" w14:textId="77777777" w:rsidR="00444B70" w:rsidRDefault="00444B70">
          <w:pPr>
            <w:jc w:val="center"/>
            <w:rPr>
              <w:b/>
              <w:sz w:val="16"/>
            </w:rPr>
          </w:pPr>
          <w:r>
            <w:rPr>
              <w:b/>
              <w:sz w:val="16"/>
            </w:rPr>
            <w:t>DIA</w:t>
          </w:r>
        </w:p>
      </w:tc>
      <w:tc>
        <w:tcPr>
          <w:tcW w:w="10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/>
        </w:tcPr>
        <w:p w14:paraId="0C203A76" w14:textId="77777777" w:rsidR="00444B70" w:rsidRDefault="00444B70">
          <w:pPr>
            <w:jc w:val="center"/>
            <w:rPr>
              <w:b/>
              <w:sz w:val="16"/>
            </w:rPr>
          </w:pPr>
          <w:r>
            <w:rPr>
              <w:b/>
              <w:sz w:val="16"/>
            </w:rPr>
            <w:t>MES</w:t>
          </w:r>
        </w:p>
      </w:tc>
      <w:tc>
        <w:tcPr>
          <w:tcW w:w="10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/>
        </w:tcPr>
        <w:p w14:paraId="4B6F6A01" w14:textId="77777777" w:rsidR="00444B70" w:rsidRDefault="00444B70">
          <w:pPr>
            <w:jc w:val="center"/>
            <w:rPr>
              <w:b/>
              <w:sz w:val="16"/>
            </w:rPr>
          </w:pPr>
          <w:r>
            <w:rPr>
              <w:b/>
              <w:sz w:val="16"/>
            </w:rPr>
            <w:t>AÑO</w:t>
          </w:r>
        </w:p>
      </w:tc>
      <w:tc>
        <w:tcPr>
          <w:tcW w:w="10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/>
        </w:tcPr>
        <w:p w14:paraId="0C42777E" w14:textId="77777777" w:rsidR="00444B70" w:rsidRDefault="00444B70">
          <w:pPr>
            <w:jc w:val="center"/>
            <w:rPr>
              <w:b/>
              <w:sz w:val="16"/>
            </w:rPr>
          </w:pPr>
          <w:r>
            <w:rPr>
              <w:b/>
              <w:sz w:val="16"/>
            </w:rPr>
            <w:t>DIA</w:t>
          </w:r>
        </w:p>
      </w:tc>
      <w:tc>
        <w:tcPr>
          <w:tcW w:w="10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/>
        </w:tcPr>
        <w:p w14:paraId="6CEEC90E" w14:textId="77777777" w:rsidR="00444B70" w:rsidRDefault="00444B70">
          <w:pPr>
            <w:jc w:val="center"/>
            <w:rPr>
              <w:b/>
              <w:sz w:val="16"/>
            </w:rPr>
          </w:pPr>
          <w:r>
            <w:rPr>
              <w:b/>
              <w:sz w:val="16"/>
            </w:rPr>
            <w:t>MES</w:t>
          </w:r>
        </w:p>
      </w:tc>
      <w:tc>
        <w:tcPr>
          <w:tcW w:w="10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/>
        </w:tcPr>
        <w:p w14:paraId="1FA40557" w14:textId="77777777" w:rsidR="00444B70" w:rsidRDefault="00444B70">
          <w:pPr>
            <w:jc w:val="center"/>
            <w:rPr>
              <w:b/>
              <w:sz w:val="16"/>
            </w:rPr>
          </w:pPr>
          <w:r>
            <w:rPr>
              <w:b/>
              <w:sz w:val="16"/>
            </w:rPr>
            <w:t>AÑO</w:t>
          </w:r>
        </w:p>
      </w:tc>
      <w:tc>
        <w:tcPr>
          <w:tcW w:w="16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/>
        </w:tcPr>
        <w:p w14:paraId="726D99C4" w14:textId="77777777" w:rsidR="00444B70" w:rsidRDefault="00444B70">
          <w:pPr>
            <w:jc w:val="center"/>
            <w:rPr>
              <w:b/>
              <w:sz w:val="16"/>
            </w:rPr>
          </w:pPr>
          <w:r>
            <w:rPr>
              <w:b/>
              <w:sz w:val="16"/>
            </w:rPr>
            <w:t>NRO. RESOLUCION</w:t>
          </w:r>
        </w:p>
      </w:tc>
      <w:tc>
        <w:tcPr>
          <w:tcW w:w="10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/>
        </w:tcPr>
        <w:p w14:paraId="71B0F920" w14:textId="77777777" w:rsidR="00444B70" w:rsidRDefault="00444B70">
          <w:pPr>
            <w:jc w:val="center"/>
            <w:rPr>
              <w:b/>
              <w:sz w:val="16"/>
            </w:rPr>
          </w:pPr>
          <w:r>
            <w:rPr>
              <w:b/>
              <w:sz w:val="16"/>
            </w:rPr>
            <w:t>DIA</w:t>
          </w:r>
        </w:p>
      </w:tc>
      <w:tc>
        <w:tcPr>
          <w:tcW w:w="10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/>
        </w:tcPr>
        <w:p w14:paraId="2D522375" w14:textId="77777777" w:rsidR="00444B70" w:rsidRDefault="00444B70">
          <w:pPr>
            <w:jc w:val="center"/>
            <w:rPr>
              <w:b/>
              <w:sz w:val="16"/>
            </w:rPr>
          </w:pPr>
          <w:r>
            <w:rPr>
              <w:b/>
              <w:sz w:val="16"/>
            </w:rPr>
            <w:t>MES</w:t>
          </w:r>
        </w:p>
      </w:tc>
      <w:tc>
        <w:tcPr>
          <w:tcW w:w="9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/>
        </w:tcPr>
        <w:p w14:paraId="43270975" w14:textId="77777777" w:rsidR="00444B70" w:rsidRDefault="00444B70">
          <w:pPr>
            <w:jc w:val="center"/>
            <w:rPr>
              <w:b/>
              <w:sz w:val="16"/>
            </w:rPr>
          </w:pPr>
          <w:r>
            <w:rPr>
              <w:b/>
              <w:sz w:val="16"/>
            </w:rPr>
            <w:t>AÑO</w:t>
          </w:r>
        </w:p>
      </w:tc>
    </w:tr>
    <w:tr w:rsidR="00444B70" w14:paraId="5A3D4E40" w14:textId="77777777">
      <w:trPr>
        <w:gridAfter w:val="1"/>
        <w:wAfter w:w="63" w:type="dxa"/>
        <w:trHeight w:val="440"/>
      </w:trPr>
      <w:tc>
        <w:tcPr>
          <w:tcW w:w="9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B95BA26" w14:textId="77777777" w:rsidR="00444B70" w:rsidRDefault="00444B70">
          <w:pPr>
            <w:pStyle w:val="Encabezado"/>
            <w:tabs>
              <w:tab w:val="clear" w:pos="4252"/>
              <w:tab w:val="clear" w:pos="8504"/>
            </w:tabs>
            <w:jc w:val="center"/>
            <w:rPr>
              <w:sz w:val="16"/>
            </w:rPr>
          </w:pPr>
          <w:r>
            <w:rPr>
              <w:sz w:val="16"/>
            </w:rPr>
            <w:t>05</w:t>
          </w:r>
        </w:p>
      </w:tc>
      <w:tc>
        <w:tcPr>
          <w:tcW w:w="10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A130F54" w14:textId="77777777" w:rsidR="00444B70" w:rsidRDefault="00444B70">
          <w:pPr>
            <w:jc w:val="center"/>
            <w:rPr>
              <w:sz w:val="16"/>
            </w:rPr>
          </w:pPr>
          <w:r>
            <w:rPr>
              <w:sz w:val="16"/>
            </w:rPr>
            <w:t>09</w:t>
          </w:r>
        </w:p>
      </w:tc>
      <w:tc>
        <w:tcPr>
          <w:tcW w:w="10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400D50" w14:textId="77777777" w:rsidR="00444B70" w:rsidRDefault="00444B70">
          <w:pPr>
            <w:jc w:val="center"/>
            <w:rPr>
              <w:sz w:val="16"/>
            </w:rPr>
          </w:pPr>
          <w:r>
            <w:rPr>
              <w:sz w:val="16"/>
            </w:rPr>
            <w:t>2006</w:t>
          </w:r>
        </w:p>
      </w:tc>
      <w:tc>
        <w:tcPr>
          <w:tcW w:w="10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C4BA362" w14:textId="77777777" w:rsidR="00444B70" w:rsidRDefault="00444B70">
          <w:pPr>
            <w:jc w:val="center"/>
            <w:rPr>
              <w:sz w:val="16"/>
            </w:rPr>
          </w:pPr>
          <w:r>
            <w:rPr>
              <w:sz w:val="16"/>
            </w:rPr>
            <w:t>02</w:t>
          </w:r>
        </w:p>
      </w:tc>
      <w:tc>
        <w:tcPr>
          <w:tcW w:w="10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CC7C0F7" w14:textId="77777777" w:rsidR="00444B70" w:rsidRDefault="00444B70">
          <w:pPr>
            <w:jc w:val="center"/>
            <w:rPr>
              <w:sz w:val="16"/>
            </w:rPr>
          </w:pPr>
          <w:r>
            <w:rPr>
              <w:sz w:val="16"/>
            </w:rPr>
            <w:t>11</w:t>
          </w:r>
        </w:p>
      </w:tc>
      <w:tc>
        <w:tcPr>
          <w:tcW w:w="10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6429FD0" w14:textId="77777777" w:rsidR="00444B70" w:rsidRDefault="00444B70">
          <w:pPr>
            <w:jc w:val="center"/>
            <w:rPr>
              <w:sz w:val="16"/>
            </w:rPr>
          </w:pPr>
          <w:r>
            <w:rPr>
              <w:sz w:val="16"/>
            </w:rPr>
            <w:t>2006</w:t>
          </w:r>
        </w:p>
      </w:tc>
      <w:tc>
        <w:tcPr>
          <w:tcW w:w="16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F9F7D4" w14:textId="77777777" w:rsidR="00444B70" w:rsidRDefault="00444B70">
          <w:pPr>
            <w:jc w:val="center"/>
            <w:rPr>
              <w:sz w:val="16"/>
            </w:rPr>
          </w:pPr>
          <w:r>
            <w:rPr>
              <w:sz w:val="16"/>
            </w:rPr>
            <w:t>364</w:t>
          </w:r>
        </w:p>
      </w:tc>
      <w:tc>
        <w:tcPr>
          <w:tcW w:w="10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4A5773A" w14:textId="77777777" w:rsidR="00444B70" w:rsidRDefault="00444B70">
          <w:pPr>
            <w:jc w:val="center"/>
            <w:rPr>
              <w:sz w:val="16"/>
            </w:rPr>
          </w:pPr>
          <w:r>
            <w:rPr>
              <w:sz w:val="16"/>
            </w:rPr>
            <w:t>05</w:t>
          </w:r>
        </w:p>
      </w:tc>
      <w:tc>
        <w:tcPr>
          <w:tcW w:w="10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ADBC59C" w14:textId="77777777" w:rsidR="00444B70" w:rsidRDefault="00444B70">
          <w:pPr>
            <w:jc w:val="center"/>
            <w:rPr>
              <w:sz w:val="16"/>
            </w:rPr>
          </w:pPr>
          <w:r>
            <w:rPr>
              <w:sz w:val="16"/>
            </w:rPr>
            <w:t>12</w:t>
          </w:r>
        </w:p>
      </w:tc>
      <w:tc>
        <w:tcPr>
          <w:tcW w:w="9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C38CDD5" w14:textId="77777777" w:rsidR="00444B70" w:rsidRDefault="00444B70">
          <w:pPr>
            <w:jc w:val="center"/>
            <w:rPr>
              <w:sz w:val="16"/>
            </w:rPr>
          </w:pPr>
          <w:r>
            <w:rPr>
              <w:sz w:val="16"/>
            </w:rPr>
            <w:t>2006</w:t>
          </w:r>
        </w:p>
      </w:tc>
    </w:tr>
    <w:tr w:rsidR="00444B70" w14:paraId="19812351" w14:textId="77777777">
      <w:tc>
        <w:tcPr>
          <w:tcW w:w="11111" w:type="dxa"/>
          <w:gridSpan w:val="11"/>
          <w:tcBorders>
            <w:top w:val="nil"/>
            <w:left w:val="nil"/>
            <w:bottom w:val="nil"/>
            <w:right w:val="nil"/>
          </w:tcBorders>
        </w:tcPr>
        <w:p w14:paraId="7CEFE069" w14:textId="77777777" w:rsidR="00444B70" w:rsidRDefault="00444B70">
          <w:pPr>
            <w:pStyle w:val="Piedepgina"/>
            <w:jc w:val="right"/>
            <w:rPr>
              <w:sz w:val="16"/>
            </w:rPr>
          </w:pPr>
        </w:p>
      </w:tc>
    </w:tr>
  </w:tbl>
  <w:p w14:paraId="0A34A7FB" w14:textId="77777777" w:rsidR="00444B70" w:rsidRDefault="00444B7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5E849" w14:textId="77777777" w:rsidR="00110779" w:rsidRDefault="00110779">
      <w:r>
        <w:separator/>
      </w:r>
    </w:p>
  </w:footnote>
  <w:footnote w:type="continuationSeparator" w:id="0">
    <w:p w14:paraId="706ABA7D" w14:textId="77777777" w:rsidR="00110779" w:rsidRDefault="00110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765"/>
      <w:gridCol w:w="3609"/>
      <w:gridCol w:w="2976"/>
    </w:tblGrid>
    <w:tr w:rsidR="006D4681" w14:paraId="4000C933" w14:textId="77777777" w:rsidTr="006D4681">
      <w:trPr>
        <w:trHeight w:val="1266"/>
        <w:jc w:val="center"/>
      </w:trPr>
      <w:tc>
        <w:tcPr>
          <w:tcW w:w="6374" w:type="dxa"/>
          <w:gridSpan w:val="2"/>
          <w:vAlign w:val="center"/>
        </w:tcPr>
        <w:p w14:paraId="5B7F1505" w14:textId="77777777" w:rsidR="00245B03" w:rsidRPr="00BA29D8" w:rsidRDefault="00BA29D8" w:rsidP="00245B03">
          <w:pPr>
            <w:jc w:val="center"/>
            <w:rPr>
              <w:b/>
            </w:rPr>
          </w:pPr>
          <w:r w:rsidRPr="00BA29D8">
            <w:rPr>
              <w:b/>
              <w:szCs w:val="24"/>
            </w:rPr>
            <w:t>COMUNICADO INTERNO</w:t>
          </w:r>
        </w:p>
        <w:p w14:paraId="355634E3" w14:textId="77777777" w:rsidR="006D4681" w:rsidRPr="00D95270" w:rsidRDefault="006D4681" w:rsidP="004403E1">
          <w:pPr>
            <w:pStyle w:val="Encabezado"/>
            <w:rPr>
              <w:sz w:val="28"/>
              <w:szCs w:val="28"/>
            </w:rPr>
          </w:pPr>
        </w:p>
      </w:tc>
      <w:tc>
        <w:tcPr>
          <w:tcW w:w="2976" w:type="dxa"/>
          <w:vAlign w:val="center"/>
        </w:tcPr>
        <w:p w14:paraId="4737BAA9" w14:textId="77777777" w:rsidR="006D4681" w:rsidRPr="00E6389D" w:rsidRDefault="006D4681" w:rsidP="00564F28">
          <w:pPr>
            <w:pStyle w:val="Encabezado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5D327FAC" wp14:editId="7558DDB2">
                <wp:extent cx="1428750" cy="857250"/>
                <wp:effectExtent l="19050" t="0" r="0" b="0"/>
                <wp:docPr id="4" name="Imagen 8" descr="logo asamblea a sg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 descr="logo asamblea a sg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857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4681" w14:paraId="44F73680" w14:textId="77777777" w:rsidTr="006D4681">
      <w:trPr>
        <w:trHeight w:val="290"/>
        <w:jc w:val="center"/>
      </w:trPr>
      <w:tc>
        <w:tcPr>
          <w:tcW w:w="2765" w:type="dxa"/>
          <w:vAlign w:val="center"/>
        </w:tcPr>
        <w:p w14:paraId="79338144" w14:textId="77777777" w:rsidR="006D4681" w:rsidRPr="00196164" w:rsidRDefault="004403E1" w:rsidP="00564F28">
          <w:pPr>
            <w:pStyle w:val="Encabezad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CÓDIGO:</w:t>
          </w:r>
          <w:r w:rsidR="00BA29D8">
            <w:rPr>
              <w:sz w:val="18"/>
              <w:szCs w:val="18"/>
            </w:rPr>
            <w:t xml:space="preserve"> PA-07-R08</w:t>
          </w:r>
        </w:p>
      </w:tc>
      <w:tc>
        <w:tcPr>
          <w:tcW w:w="3609" w:type="dxa"/>
          <w:vAlign w:val="center"/>
        </w:tcPr>
        <w:p w14:paraId="47F30271" w14:textId="77777777" w:rsidR="006D4681" w:rsidRPr="00196164" w:rsidRDefault="004403E1" w:rsidP="00BA29D8">
          <w:pPr>
            <w:pStyle w:val="Encabezad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VERSIÓN: 0</w:t>
          </w:r>
          <w:r w:rsidR="00BA29D8">
            <w:rPr>
              <w:sz w:val="18"/>
              <w:szCs w:val="18"/>
            </w:rPr>
            <w:t>4</w:t>
          </w:r>
        </w:p>
      </w:tc>
      <w:tc>
        <w:tcPr>
          <w:tcW w:w="2976" w:type="dxa"/>
          <w:vAlign w:val="center"/>
        </w:tcPr>
        <w:p w14:paraId="50B182E4" w14:textId="77777777" w:rsidR="006D4681" w:rsidRPr="00196164" w:rsidRDefault="006D4681" w:rsidP="00BA29D8">
          <w:pPr>
            <w:pStyle w:val="Encabezado"/>
            <w:jc w:val="center"/>
            <w:rPr>
              <w:sz w:val="18"/>
              <w:szCs w:val="18"/>
            </w:rPr>
          </w:pPr>
          <w:r w:rsidRPr="00196164">
            <w:rPr>
              <w:sz w:val="18"/>
              <w:szCs w:val="18"/>
            </w:rPr>
            <w:t xml:space="preserve">VIGENTE DESDE: </w:t>
          </w:r>
          <w:r w:rsidR="00BA29D8">
            <w:rPr>
              <w:sz w:val="18"/>
              <w:szCs w:val="18"/>
            </w:rPr>
            <w:t>15</w:t>
          </w:r>
          <w:r w:rsidRPr="00196164">
            <w:rPr>
              <w:sz w:val="18"/>
              <w:szCs w:val="18"/>
            </w:rPr>
            <w:t>/</w:t>
          </w:r>
          <w:r w:rsidR="004403E1">
            <w:rPr>
              <w:sz w:val="18"/>
              <w:szCs w:val="18"/>
            </w:rPr>
            <w:t>0</w:t>
          </w:r>
          <w:r w:rsidR="00BA29D8">
            <w:rPr>
              <w:sz w:val="18"/>
              <w:szCs w:val="18"/>
            </w:rPr>
            <w:t>3</w:t>
          </w:r>
          <w:r w:rsidR="004403E1">
            <w:rPr>
              <w:sz w:val="18"/>
              <w:szCs w:val="18"/>
            </w:rPr>
            <w:t>/2022</w:t>
          </w:r>
        </w:p>
      </w:tc>
    </w:tr>
  </w:tbl>
  <w:p w14:paraId="5AF2A5E3" w14:textId="77777777" w:rsidR="009D059E" w:rsidRDefault="009D059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24"/>
      <w:gridCol w:w="6042"/>
      <w:gridCol w:w="1770"/>
      <w:gridCol w:w="450"/>
      <w:gridCol w:w="6"/>
      <w:gridCol w:w="459"/>
      <w:gridCol w:w="519"/>
    </w:tblGrid>
    <w:tr w:rsidR="00444B70" w14:paraId="0782037D" w14:textId="77777777">
      <w:trPr>
        <w:cantSplit/>
        <w:trHeight w:val="343"/>
      </w:trPr>
      <w:tc>
        <w:tcPr>
          <w:tcW w:w="1824" w:type="dxa"/>
          <w:vMerge w:val="restart"/>
          <w:vAlign w:val="center"/>
        </w:tcPr>
        <w:p w14:paraId="116275D1" w14:textId="77777777" w:rsidR="00444B70" w:rsidRDefault="00450389">
          <w:pPr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63DEEB69" wp14:editId="79FA0012">
                <wp:extent cx="1056640" cy="974090"/>
                <wp:effectExtent l="19050" t="0" r="0" b="0"/>
                <wp:docPr id="1" name="Imagen 1" descr="LOGO PERSONERÍ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PERSONERÍ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640" cy="974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42" w:type="dxa"/>
          <w:vMerge w:val="restart"/>
          <w:tcBorders>
            <w:right w:val="single" w:sz="4" w:space="0" w:color="auto"/>
          </w:tcBorders>
          <w:shd w:val="clear" w:color="auto" w:fill="808080"/>
          <w:vAlign w:val="center"/>
        </w:tcPr>
        <w:p w14:paraId="094E9E02" w14:textId="77777777" w:rsidR="00444B70" w:rsidRDefault="00444B70">
          <w:pPr>
            <w:jc w:val="center"/>
            <w:rPr>
              <w:sz w:val="28"/>
            </w:rPr>
          </w:pPr>
          <w:r>
            <w:rPr>
              <w:b/>
              <w:sz w:val="28"/>
            </w:rPr>
            <w:t>CONTROL DE REGISTROS</w:t>
          </w:r>
        </w:p>
      </w:tc>
      <w:tc>
        <w:tcPr>
          <w:tcW w:w="1770" w:type="dxa"/>
          <w:tcBorders>
            <w:left w:val="single" w:sz="4" w:space="0" w:color="auto"/>
          </w:tcBorders>
          <w:shd w:val="clear" w:color="auto" w:fill="808080"/>
          <w:vAlign w:val="center"/>
        </w:tcPr>
        <w:p w14:paraId="2810665B" w14:textId="77777777" w:rsidR="00444B70" w:rsidRDefault="00444B70">
          <w:pPr>
            <w:pStyle w:val="Ttulo9"/>
          </w:pPr>
          <w:r>
            <w:t>CÓDIGO</w:t>
          </w:r>
        </w:p>
      </w:tc>
      <w:tc>
        <w:tcPr>
          <w:tcW w:w="1434" w:type="dxa"/>
          <w:gridSpan w:val="4"/>
          <w:tcBorders>
            <w:left w:val="single" w:sz="4" w:space="0" w:color="auto"/>
          </w:tcBorders>
          <w:vAlign w:val="center"/>
        </w:tcPr>
        <w:p w14:paraId="18336A4E" w14:textId="77777777" w:rsidR="00444B70" w:rsidRDefault="00444B70">
          <w:pPr>
            <w:jc w:val="center"/>
            <w:rPr>
              <w:sz w:val="16"/>
            </w:rPr>
          </w:pPr>
          <w:r>
            <w:rPr>
              <w:sz w:val="16"/>
            </w:rPr>
            <w:t xml:space="preserve">RMAO018 </w:t>
          </w:r>
        </w:p>
      </w:tc>
    </w:tr>
    <w:tr w:rsidR="00444B70" w14:paraId="36F1F585" w14:textId="77777777">
      <w:trPr>
        <w:cantSplit/>
        <w:trHeight w:val="332"/>
      </w:trPr>
      <w:tc>
        <w:tcPr>
          <w:tcW w:w="1824" w:type="dxa"/>
          <w:vMerge/>
        </w:tcPr>
        <w:p w14:paraId="21CC7B06" w14:textId="77777777" w:rsidR="00444B70" w:rsidRDefault="00444B70">
          <w:pPr>
            <w:jc w:val="center"/>
          </w:pPr>
        </w:p>
      </w:tc>
      <w:tc>
        <w:tcPr>
          <w:tcW w:w="6042" w:type="dxa"/>
          <w:vMerge/>
          <w:tcBorders>
            <w:right w:val="single" w:sz="4" w:space="0" w:color="auto"/>
          </w:tcBorders>
          <w:vAlign w:val="center"/>
        </w:tcPr>
        <w:p w14:paraId="3C9859E4" w14:textId="77777777" w:rsidR="00444B70" w:rsidRDefault="00444B70">
          <w:pPr>
            <w:jc w:val="center"/>
            <w:rPr>
              <w:b/>
              <w:sz w:val="20"/>
            </w:rPr>
          </w:pPr>
        </w:p>
      </w:tc>
      <w:tc>
        <w:tcPr>
          <w:tcW w:w="1770" w:type="dxa"/>
          <w:tcBorders>
            <w:left w:val="single" w:sz="4" w:space="0" w:color="auto"/>
          </w:tcBorders>
          <w:shd w:val="clear" w:color="auto" w:fill="808080"/>
          <w:vAlign w:val="center"/>
        </w:tcPr>
        <w:p w14:paraId="3BBD48F5" w14:textId="77777777" w:rsidR="00444B70" w:rsidRDefault="00444B70">
          <w:pPr>
            <w:rPr>
              <w:b/>
              <w:sz w:val="16"/>
            </w:rPr>
          </w:pPr>
          <w:r>
            <w:rPr>
              <w:b/>
              <w:sz w:val="16"/>
            </w:rPr>
            <w:t>VERSIÓN</w:t>
          </w:r>
        </w:p>
      </w:tc>
      <w:tc>
        <w:tcPr>
          <w:tcW w:w="1434" w:type="dxa"/>
          <w:gridSpan w:val="4"/>
          <w:tcBorders>
            <w:left w:val="single" w:sz="4" w:space="0" w:color="auto"/>
          </w:tcBorders>
          <w:vAlign w:val="center"/>
        </w:tcPr>
        <w:p w14:paraId="67A4C3A1" w14:textId="77777777" w:rsidR="00444B70" w:rsidRDefault="00444B70">
          <w:pPr>
            <w:jc w:val="center"/>
            <w:rPr>
              <w:sz w:val="16"/>
            </w:rPr>
          </w:pPr>
          <w:r>
            <w:rPr>
              <w:sz w:val="16"/>
            </w:rPr>
            <w:t>3</w:t>
          </w:r>
        </w:p>
      </w:tc>
    </w:tr>
    <w:tr w:rsidR="00444B70" w14:paraId="48B97FB7" w14:textId="77777777">
      <w:trPr>
        <w:cantSplit/>
        <w:trHeight w:val="276"/>
      </w:trPr>
      <w:tc>
        <w:tcPr>
          <w:tcW w:w="1824" w:type="dxa"/>
          <w:vMerge/>
        </w:tcPr>
        <w:p w14:paraId="7B64B6B8" w14:textId="77777777" w:rsidR="00444B70" w:rsidRDefault="00444B70">
          <w:pPr>
            <w:jc w:val="center"/>
          </w:pPr>
        </w:p>
      </w:tc>
      <w:tc>
        <w:tcPr>
          <w:tcW w:w="6042" w:type="dxa"/>
          <w:vMerge/>
          <w:tcBorders>
            <w:right w:val="single" w:sz="4" w:space="0" w:color="auto"/>
          </w:tcBorders>
          <w:vAlign w:val="center"/>
        </w:tcPr>
        <w:p w14:paraId="61C2B504" w14:textId="77777777" w:rsidR="00444B70" w:rsidRDefault="00444B70">
          <w:pPr>
            <w:jc w:val="center"/>
            <w:rPr>
              <w:b/>
              <w:sz w:val="28"/>
            </w:rPr>
          </w:pPr>
        </w:p>
      </w:tc>
      <w:tc>
        <w:tcPr>
          <w:tcW w:w="1770" w:type="dxa"/>
          <w:vMerge w:val="restart"/>
          <w:tcBorders>
            <w:left w:val="single" w:sz="4" w:space="0" w:color="auto"/>
          </w:tcBorders>
          <w:shd w:val="clear" w:color="auto" w:fill="808080"/>
          <w:vAlign w:val="center"/>
        </w:tcPr>
        <w:p w14:paraId="05A7442E" w14:textId="77777777" w:rsidR="00444B70" w:rsidRDefault="00444B70">
          <w:pPr>
            <w:pStyle w:val="Ttulo9"/>
          </w:pPr>
        </w:p>
        <w:p w14:paraId="7CEF577F" w14:textId="77777777" w:rsidR="00444B70" w:rsidRDefault="00444B70">
          <w:pPr>
            <w:pStyle w:val="Ttulo9"/>
          </w:pPr>
        </w:p>
        <w:p w14:paraId="04FCAB96" w14:textId="77777777" w:rsidR="00444B70" w:rsidRDefault="00444B70">
          <w:pPr>
            <w:pStyle w:val="Ttulo9"/>
          </w:pPr>
        </w:p>
        <w:p w14:paraId="6C4F4420" w14:textId="77777777" w:rsidR="00444B70" w:rsidRDefault="00444B70">
          <w:pPr>
            <w:pStyle w:val="Ttulo9"/>
          </w:pPr>
        </w:p>
        <w:p w14:paraId="37F56707" w14:textId="77777777" w:rsidR="00444B70" w:rsidRDefault="00444B70">
          <w:pPr>
            <w:pStyle w:val="Ttulo9"/>
          </w:pPr>
          <w:r>
            <w:t>VIGENTE DESDE</w:t>
          </w:r>
        </w:p>
      </w:tc>
      <w:tc>
        <w:tcPr>
          <w:tcW w:w="456" w:type="dxa"/>
          <w:gridSpan w:val="2"/>
          <w:vMerge w:val="restart"/>
          <w:tcBorders>
            <w:left w:val="single" w:sz="4" w:space="0" w:color="auto"/>
          </w:tcBorders>
          <w:shd w:val="clear" w:color="auto" w:fill="808080"/>
          <w:vAlign w:val="center"/>
        </w:tcPr>
        <w:p w14:paraId="5C7E447E" w14:textId="77777777" w:rsidR="00444B70" w:rsidRDefault="00444B70">
          <w:pPr>
            <w:jc w:val="center"/>
            <w:rPr>
              <w:sz w:val="14"/>
            </w:rPr>
          </w:pPr>
          <w:r>
            <w:rPr>
              <w:sz w:val="14"/>
            </w:rPr>
            <w:t>DIA</w:t>
          </w:r>
        </w:p>
      </w:tc>
      <w:tc>
        <w:tcPr>
          <w:tcW w:w="459" w:type="dxa"/>
          <w:vMerge w:val="restart"/>
          <w:tcBorders>
            <w:left w:val="single" w:sz="4" w:space="0" w:color="auto"/>
          </w:tcBorders>
          <w:shd w:val="clear" w:color="auto" w:fill="808080"/>
          <w:vAlign w:val="center"/>
        </w:tcPr>
        <w:p w14:paraId="73168484" w14:textId="77777777" w:rsidR="00444B70" w:rsidRDefault="00444B70">
          <w:pPr>
            <w:jc w:val="center"/>
            <w:rPr>
              <w:sz w:val="14"/>
            </w:rPr>
          </w:pPr>
          <w:r>
            <w:rPr>
              <w:sz w:val="14"/>
            </w:rPr>
            <w:t>MES</w:t>
          </w:r>
        </w:p>
      </w:tc>
      <w:tc>
        <w:tcPr>
          <w:tcW w:w="519" w:type="dxa"/>
          <w:vMerge w:val="restart"/>
          <w:tcBorders>
            <w:left w:val="single" w:sz="4" w:space="0" w:color="auto"/>
          </w:tcBorders>
          <w:shd w:val="clear" w:color="auto" w:fill="808080"/>
          <w:vAlign w:val="center"/>
        </w:tcPr>
        <w:p w14:paraId="41E6A7A0" w14:textId="77777777" w:rsidR="00444B70" w:rsidRDefault="00444B70">
          <w:pPr>
            <w:jc w:val="center"/>
            <w:rPr>
              <w:sz w:val="14"/>
            </w:rPr>
          </w:pPr>
          <w:r>
            <w:rPr>
              <w:sz w:val="14"/>
            </w:rPr>
            <w:t>AÑO</w:t>
          </w:r>
        </w:p>
      </w:tc>
    </w:tr>
    <w:tr w:rsidR="00444B70" w14:paraId="087291E7" w14:textId="77777777">
      <w:trPr>
        <w:cantSplit/>
        <w:trHeight w:val="276"/>
      </w:trPr>
      <w:tc>
        <w:tcPr>
          <w:tcW w:w="1824" w:type="dxa"/>
          <w:vMerge/>
        </w:tcPr>
        <w:p w14:paraId="0F655A1D" w14:textId="77777777" w:rsidR="00444B70" w:rsidRDefault="00444B70">
          <w:pPr>
            <w:jc w:val="center"/>
          </w:pPr>
        </w:p>
      </w:tc>
      <w:tc>
        <w:tcPr>
          <w:tcW w:w="6042" w:type="dxa"/>
          <w:vMerge/>
          <w:tcBorders>
            <w:right w:val="single" w:sz="4" w:space="0" w:color="auto"/>
          </w:tcBorders>
          <w:vAlign w:val="center"/>
        </w:tcPr>
        <w:p w14:paraId="3E3EBAB7" w14:textId="77777777" w:rsidR="00444B70" w:rsidRDefault="00444B70">
          <w:pPr>
            <w:jc w:val="center"/>
            <w:rPr>
              <w:b/>
              <w:sz w:val="32"/>
            </w:rPr>
          </w:pPr>
        </w:p>
      </w:tc>
      <w:tc>
        <w:tcPr>
          <w:tcW w:w="1770" w:type="dxa"/>
          <w:vMerge/>
          <w:tcBorders>
            <w:left w:val="single" w:sz="4" w:space="0" w:color="auto"/>
          </w:tcBorders>
          <w:shd w:val="clear" w:color="auto" w:fill="808080"/>
          <w:vAlign w:val="center"/>
        </w:tcPr>
        <w:p w14:paraId="078DD075" w14:textId="77777777" w:rsidR="00444B70" w:rsidRDefault="00444B70">
          <w:pPr>
            <w:pStyle w:val="Ttulo9"/>
          </w:pPr>
        </w:p>
      </w:tc>
      <w:tc>
        <w:tcPr>
          <w:tcW w:w="456" w:type="dxa"/>
          <w:gridSpan w:val="2"/>
          <w:vMerge/>
          <w:tcBorders>
            <w:left w:val="single" w:sz="4" w:space="0" w:color="auto"/>
          </w:tcBorders>
          <w:shd w:val="clear" w:color="auto" w:fill="808080"/>
          <w:vAlign w:val="center"/>
        </w:tcPr>
        <w:p w14:paraId="6682C10A" w14:textId="77777777" w:rsidR="00444B70" w:rsidRDefault="00444B70">
          <w:pPr>
            <w:jc w:val="center"/>
            <w:rPr>
              <w:sz w:val="14"/>
            </w:rPr>
          </w:pPr>
        </w:p>
      </w:tc>
      <w:tc>
        <w:tcPr>
          <w:tcW w:w="459" w:type="dxa"/>
          <w:vMerge/>
          <w:tcBorders>
            <w:left w:val="single" w:sz="4" w:space="0" w:color="auto"/>
          </w:tcBorders>
          <w:shd w:val="clear" w:color="auto" w:fill="808080"/>
          <w:vAlign w:val="center"/>
        </w:tcPr>
        <w:p w14:paraId="413480BD" w14:textId="77777777" w:rsidR="00444B70" w:rsidRDefault="00444B70">
          <w:pPr>
            <w:jc w:val="center"/>
            <w:rPr>
              <w:sz w:val="14"/>
            </w:rPr>
          </w:pPr>
        </w:p>
      </w:tc>
      <w:tc>
        <w:tcPr>
          <w:tcW w:w="519" w:type="dxa"/>
          <w:vMerge/>
          <w:tcBorders>
            <w:left w:val="single" w:sz="4" w:space="0" w:color="auto"/>
          </w:tcBorders>
          <w:shd w:val="clear" w:color="auto" w:fill="808080"/>
          <w:vAlign w:val="center"/>
        </w:tcPr>
        <w:p w14:paraId="163B9FEA" w14:textId="77777777" w:rsidR="00444B70" w:rsidRDefault="00444B70">
          <w:pPr>
            <w:jc w:val="center"/>
            <w:rPr>
              <w:sz w:val="14"/>
            </w:rPr>
          </w:pPr>
        </w:p>
      </w:tc>
    </w:tr>
    <w:tr w:rsidR="00444B70" w14:paraId="3EA77E64" w14:textId="77777777">
      <w:trPr>
        <w:cantSplit/>
        <w:trHeight w:val="276"/>
      </w:trPr>
      <w:tc>
        <w:tcPr>
          <w:tcW w:w="1824" w:type="dxa"/>
          <w:vMerge/>
        </w:tcPr>
        <w:p w14:paraId="2E53FFBE" w14:textId="77777777" w:rsidR="00444B70" w:rsidRDefault="00444B70">
          <w:pPr>
            <w:jc w:val="center"/>
          </w:pPr>
        </w:p>
      </w:tc>
      <w:tc>
        <w:tcPr>
          <w:tcW w:w="6042" w:type="dxa"/>
          <w:vMerge w:val="restart"/>
          <w:tcBorders>
            <w:right w:val="single" w:sz="4" w:space="0" w:color="auto"/>
          </w:tcBorders>
          <w:vAlign w:val="center"/>
        </w:tcPr>
        <w:p w14:paraId="6786F809" w14:textId="77777777" w:rsidR="00444B70" w:rsidRDefault="00444B70">
          <w:pPr>
            <w:pStyle w:val="Ttulo5"/>
          </w:pPr>
          <w:r>
            <w:t>AUDITORIAS ORGANIZACIONALES</w:t>
          </w:r>
        </w:p>
      </w:tc>
      <w:tc>
        <w:tcPr>
          <w:tcW w:w="1770" w:type="dxa"/>
          <w:vMerge/>
          <w:tcBorders>
            <w:left w:val="single" w:sz="4" w:space="0" w:color="auto"/>
          </w:tcBorders>
          <w:shd w:val="clear" w:color="auto" w:fill="808080"/>
          <w:vAlign w:val="center"/>
        </w:tcPr>
        <w:p w14:paraId="3FE64D35" w14:textId="77777777" w:rsidR="00444B70" w:rsidRDefault="00444B70">
          <w:pPr>
            <w:pStyle w:val="Ttulo9"/>
          </w:pPr>
        </w:p>
      </w:tc>
      <w:tc>
        <w:tcPr>
          <w:tcW w:w="456" w:type="dxa"/>
          <w:gridSpan w:val="2"/>
          <w:vMerge/>
          <w:tcBorders>
            <w:left w:val="single" w:sz="4" w:space="0" w:color="auto"/>
          </w:tcBorders>
          <w:shd w:val="clear" w:color="auto" w:fill="808080"/>
          <w:vAlign w:val="center"/>
        </w:tcPr>
        <w:p w14:paraId="012CBF3A" w14:textId="77777777" w:rsidR="00444B70" w:rsidRDefault="00444B70">
          <w:pPr>
            <w:jc w:val="center"/>
            <w:rPr>
              <w:sz w:val="14"/>
            </w:rPr>
          </w:pPr>
        </w:p>
      </w:tc>
      <w:tc>
        <w:tcPr>
          <w:tcW w:w="459" w:type="dxa"/>
          <w:vMerge/>
          <w:tcBorders>
            <w:left w:val="single" w:sz="4" w:space="0" w:color="auto"/>
          </w:tcBorders>
          <w:shd w:val="clear" w:color="auto" w:fill="808080"/>
          <w:vAlign w:val="center"/>
        </w:tcPr>
        <w:p w14:paraId="2CB0C6CC" w14:textId="77777777" w:rsidR="00444B70" w:rsidRDefault="00444B70">
          <w:pPr>
            <w:jc w:val="center"/>
            <w:rPr>
              <w:sz w:val="14"/>
            </w:rPr>
          </w:pPr>
        </w:p>
      </w:tc>
      <w:tc>
        <w:tcPr>
          <w:tcW w:w="519" w:type="dxa"/>
          <w:vMerge/>
          <w:tcBorders>
            <w:left w:val="single" w:sz="4" w:space="0" w:color="auto"/>
          </w:tcBorders>
          <w:shd w:val="clear" w:color="auto" w:fill="808080"/>
          <w:vAlign w:val="center"/>
        </w:tcPr>
        <w:p w14:paraId="14C758D4" w14:textId="77777777" w:rsidR="00444B70" w:rsidRDefault="00444B70">
          <w:pPr>
            <w:jc w:val="center"/>
            <w:rPr>
              <w:sz w:val="14"/>
            </w:rPr>
          </w:pPr>
        </w:p>
      </w:tc>
    </w:tr>
    <w:tr w:rsidR="00444B70" w14:paraId="195845CE" w14:textId="77777777">
      <w:trPr>
        <w:cantSplit/>
        <w:trHeight w:val="372"/>
      </w:trPr>
      <w:tc>
        <w:tcPr>
          <w:tcW w:w="1824" w:type="dxa"/>
          <w:vMerge/>
        </w:tcPr>
        <w:p w14:paraId="3AA89B75" w14:textId="77777777" w:rsidR="00444B70" w:rsidRDefault="00444B70">
          <w:pPr>
            <w:jc w:val="center"/>
          </w:pPr>
        </w:p>
      </w:tc>
      <w:tc>
        <w:tcPr>
          <w:tcW w:w="6042" w:type="dxa"/>
          <w:vMerge/>
          <w:tcBorders>
            <w:right w:val="single" w:sz="4" w:space="0" w:color="auto"/>
          </w:tcBorders>
          <w:vAlign w:val="center"/>
        </w:tcPr>
        <w:p w14:paraId="7160A07B" w14:textId="77777777" w:rsidR="00444B70" w:rsidRDefault="00444B70">
          <w:pPr>
            <w:jc w:val="center"/>
            <w:rPr>
              <w:b/>
              <w:sz w:val="28"/>
            </w:rPr>
          </w:pPr>
        </w:p>
      </w:tc>
      <w:tc>
        <w:tcPr>
          <w:tcW w:w="1770" w:type="dxa"/>
          <w:vMerge/>
          <w:tcBorders>
            <w:left w:val="single" w:sz="4" w:space="0" w:color="auto"/>
          </w:tcBorders>
          <w:shd w:val="clear" w:color="auto" w:fill="808080"/>
          <w:vAlign w:val="center"/>
        </w:tcPr>
        <w:p w14:paraId="22F98BBE" w14:textId="77777777" w:rsidR="00444B70" w:rsidRDefault="00444B70">
          <w:pPr>
            <w:rPr>
              <w:b/>
              <w:sz w:val="16"/>
            </w:rPr>
          </w:pPr>
        </w:p>
      </w:tc>
      <w:tc>
        <w:tcPr>
          <w:tcW w:w="456" w:type="dxa"/>
          <w:gridSpan w:val="2"/>
          <w:vMerge w:val="restart"/>
          <w:tcBorders>
            <w:left w:val="single" w:sz="4" w:space="0" w:color="auto"/>
          </w:tcBorders>
          <w:vAlign w:val="center"/>
        </w:tcPr>
        <w:p w14:paraId="5A72B1A4" w14:textId="77777777" w:rsidR="00444B70" w:rsidRDefault="00444B70">
          <w:pPr>
            <w:jc w:val="center"/>
            <w:rPr>
              <w:sz w:val="16"/>
            </w:rPr>
          </w:pPr>
          <w:r>
            <w:rPr>
              <w:sz w:val="16"/>
            </w:rPr>
            <w:t>01</w:t>
          </w:r>
        </w:p>
      </w:tc>
      <w:tc>
        <w:tcPr>
          <w:tcW w:w="459" w:type="dxa"/>
          <w:vMerge w:val="restart"/>
          <w:tcBorders>
            <w:left w:val="single" w:sz="4" w:space="0" w:color="auto"/>
          </w:tcBorders>
          <w:vAlign w:val="center"/>
        </w:tcPr>
        <w:p w14:paraId="7D15D490" w14:textId="77777777" w:rsidR="00444B70" w:rsidRDefault="00444B70">
          <w:pPr>
            <w:jc w:val="center"/>
            <w:rPr>
              <w:sz w:val="16"/>
            </w:rPr>
          </w:pPr>
          <w:r>
            <w:rPr>
              <w:sz w:val="16"/>
            </w:rPr>
            <w:t>01</w:t>
          </w:r>
        </w:p>
      </w:tc>
      <w:tc>
        <w:tcPr>
          <w:tcW w:w="519" w:type="dxa"/>
          <w:vMerge w:val="restart"/>
          <w:tcBorders>
            <w:left w:val="single" w:sz="4" w:space="0" w:color="auto"/>
          </w:tcBorders>
          <w:vAlign w:val="center"/>
        </w:tcPr>
        <w:p w14:paraId="49889F68" w14:textId="77777777" w:rsidR="00444B70" w:rsidRDefault="00444B70">
          <w:pPr>
            <w:jc w:val="center"/>
            <w:rPr>
              <w:sz w:val="16"/>
            </w:rPr>
          </w:pPr>
          <w:r>
            <w:rPr>
              <w:sz w:val="16"/>
            </w:rPr>
            <w:t>2007</w:t>
          </w:r>
        </w:p>
      </w:tc>
    </w:tr>
    <w:tr w:rsidR="00444B70" w14:paraId="7BFE1180" w14:textId="77777777">
      <w:trPr>
        <w:cantSplit/>
        <w:trHeight w:val="276"/>
      </w:trPr>
      <w:tc>
        <w:tcPr>
          <w:tcW w:w="1824" w:type="dxa"/>
          <w:vMerge/>
        </w:tcPr>
        <w:p w14:paraId="6A7AAE53" w14:textId="77777777" w:rsidR="00444B70" w:rsidRDefault="00444B70">
          <w:pPr>
            <w:jc w:val="center"/>
          </w:pPr>
        </w:p>
      </w:tc>
      <w:tc>
        <w:tcPr>
          <w:tcW w:w="6042" w:type="dxa"/>
          <w:vMerge w:val="restart"/>
          <w:tcBorders>
            <w:right w:val="single" w:sz="4" w:space="0" w:color="auto"/>
          </w:tcBorders>
          <w:vAlign w:val="center"/>
        </w:tcPr>
        <w:p w14:paraId="7F7E92B8" w14:textId="77777777" w:rsidR="00444B70" w:rsidRDefault="00444B70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>INFORME FINAL DEL AUDITOR</w:t>
          </w:r>
        </w:p>
      </w:tc>
      <w:tc>
        <w:tcPr>
          <w:tcW w:w="1770" w:type="dxa"/>
          <w:vMerge/>
          <w:tcBorders>
            <w:left w:val="single" w:sz="4" w:space="0" w:color="auto"/>
          </w:tcBorders>
          <w:shd w:val="clear" w:color="auto" w:fill="808080"/>
          <w:vAlign w:val="center"/>
        </w:tcPr>
        <w:p w14:paraId="35CFA49D" w14:textId="77777777" w:rsidR="00444B70" w:rsidRDefault="00444B70">
          <w:pPr>
            <w:rPr>
              <w:b/>
              <w:sz w:val="16"/>
            </w:rPr>
          </w:pPr>
        </w:p>
      </w:tc>
      <w:tc>
        <w:tcPr>
          <w:tcW w:w="456" w:type="dxa"/>
          <w:gridSpan w:val="2"/>
          <w:vMerge/>
          <w:tcBorders>
            <w:left w:val="single" w:sz="4" w:space="0" w:color="auto"/>
          </w:tcBorders>
          <w:vAlign w:val="center"/>
        </w:tcPr>
        <w:p w14:paraId="79EAF9F7" w14:textId="77777777" w:rsidR="00444B70" w:rsidRDefault="00444B70">
          <w:pPr>
            <w:jc w:val="center"/>
            <w:rPr>
              <w:sz w:val="14"/>
            </w:rPr>
          </w:pPr>
        </w:p>
      </w:tc>
      <w:tc>
        <w:tcPr>
          <w:tcW w:w="459" w:type="dxa"/>
          <w:vMerge/>
          <w:tcBorders>
            <w:left w:val="single" w:sz="4" w:space="0" w:color="auto"/>
          </w:tcBorders>
          <w:vAlign w:val="center"/>
        </w:tcPr>
        <w:p w14:paraId="46847E41" w14:textId="77777777" w:rsidR="00444B70" w:rsidRDefault="00444B70">
          <w:pPr>
            <w:jc w:val="center"/>
            <w:rPr>
              <w:sz w:val="14"/>
            </w:rPr>
          </w:pPr>
        </w:p>
      </w:tc>
      <w:tc>
        <w:tcPr>
          <w:tcW w:w="519" w:type="dxa"/>
          <w:vMerge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63EC5176" w14:textId="77777777" w:rsidR="00444B70" w:rsidRDefault="00444B70">
          <w:pPr>
            <w:jc w:val="center"/>
            <w:rPr>
              <w:sz w:val="14"/>
            </w:rPr>
          </w:pPr>
        </w:p>
      </w:tc>
    </w:tr>
    <w:tr w:rsidR="00444B70" w14:paraId="3A7C7786" w14:textId="77777777">
      <w:trPr>
        <w:cantSplit/>
        <w:trHeight w:val="323"/>
      </w:trPr>
      <w:tc>
        <w:tcPr>
          <w:tcW w:w="1824" w:type="dxa"/>
          <w:vMerge/>
        </w:tcPr>
        <w:p w14:paraId="5CF26272" w14:textId="77777777" w:rsidR="00444B70" w:rsidRDefault="00444B70">
          <w:pPr>
            <w:jc w:val="center"/>
          </w:pPr>
        </w:p>
      </w:tc>
      <w:tc>
        <w:tcPr>
          <w:tcW w:w="6042" w:type="dxa"/>
          <w:vMerge/>
          <w:tcBorders>
            <w:right w:val="single" w:sz="4" w:space="0" w:color="auto"/>
          </w:tcBorders>
        </w:tcPr>
        <w:p w14:paraId="59B78E7F" w14:textId="77777777" w:rsidR="00444B70" w:rsidRDefault="00444B70">
          <w:pPr>
            <w:jc w:val="center"/>
            <w:rPr>
              <w:sz w:val="20"/>
            </w:rPr>
          </w:pPr>
        </w:p>
      </w:tc>
      <w:tc>
        <w:tcPr>
          <w:tcW w:w="1770" w:type="dxa"/>
          <w:tcBorders>
            <w:left w:val="single" w:sz="4" w:space="0" w:color="auto"/>
          </w:tcBorders>
          <w:shd w:val="clear" w:color="auto" w:fill="808080"/>
          <w:vAlign w:val="center"/>
        </w:tcPr>
        <w:p w14:paraId="71E28B3B" w14:textId="77777777" w:rsidR="00444B70" w:rsidRDefault="00444B70">
          <w:pPr>
            <w:rPr>
              <w:b/>
              <w:sz w:val="16"/>
            </w:rPr>
          </w:pPr>
          <w:r>
            <w:rPr>
              <w:b/>
              <w:sz w:val="16"/>
            </w:rPr>
            <w:t>PAGINA</w:t>
          </w:r>
        </w:p>
      </w:tc>
      <w:tc>
        <w:tcPr>
          <w:tcW w:w="450" w:type="dxa"/>
          <w:tcBorders>
            <w:left w:val="single" w:sz="4" w:space="0" w:color="auto"/>
            <w:right w:val="nil"/>
          </w:tcBorders>
          <w:vAlign w:val="center"/>
        </w:tcPr>
        <w:p w14:paraId="1B044242" w14:textId="77777777" w:rsidR="00444B70" w:rsidRDefault="00444B70">
          <w:pPr>
            <w:rPr>
              <w:sz w:val="16"/>
            </w:rPr>
          </w:pPr>
          <w:r>
            <w:rPr>
              <w:sz w:val="16"/>
            </w:rPr>
            <w:t xml:space="preserve">   </w:t>
          </w:r>
          <w:r w:rsidR="00EC0B90">
            <w:rPr>
              <w:rStyle w:val="Nmerodepgina"/>
              <w:sz w:val="16"/>
            </w:rPr>
            <w:fldChar w:fldCharType="begin"/>
          </w:r>
          <w:r>
            <w:rPr>
              <w:rStyle w:val="Nmerodepgina"/>
              <w:sz w:val="16"/>
            </w:rPr>
            <w:instrText xml:space="preserve"> PAGE </w:instrText>
          </w:r>
          <w:r w:rsidR="00EC0B90">
            <w:rPr>
              <w:rStyle w:val="Nmerodepgina"/>
              <w:sz w:val="16"/>
            </w:rPr>
            <w:fldChar w:fldCharType="separate"/>
          </w:r>
          <w:r w:rsidR="00AE23F0">
            <w:rPr>
              <w:rStyle w:val="Nmerodepgina"/>
              <w:noProof/>
              <w:sz w:val="16"/>
            </w:rPr>
            <w:t>1</w:t>
          </w:r>
          <w:r w:rsidR="00EC0B90">
            <w:rPr>
              <w:rStyle w:val="Nmerodepgina"/>
              <w:sz w:val="16"/>
            </w:rPr>
            <w:fldChar w:fldCharType="end"/>
          </w:r>
          <w:r>
            <w:rPr>
              <w:sz w:val="16"/>
              <w:bdr w:val="single" w:sz="4" w:space="0" w:color="auto"/>
            </w:rPr>
            <w:t xml:space="preserve">  </w:t>
          </w:r>
        </w:p>
      </w:tc>
      <w:tc>
        <w:tcPr>
          <w:tcW w:w="465" w:type="dxa"/>
          <w:gridSpan w:val="2"/>
          <w:tcBorders>
            <w:left w:val="nil"/>
            <w:right w:val="nil"/>
          </w:tcBorders>
          <w:vAlign w:val="center"/>
        </w:tcPr>
        <w:p w14:paraId="0D6EA024" w14:textId="77777777" w:rsidR="00444B70" w:rsidRDefault="00444B70">
          <w:pPr>
            <w:rPr>
              <w:sz w:val="16"/>
            </w:rPr>
          </w:pPr>
          <w:r>
            <w:rPr>
              <w:sz w:val="16"/>
            </w:rPr>
            <w:t xml:space="preserve"> de</w:t>
          </w:r>
        </w:p>
      </w:tc>
      <w:tc>
        <w:tcPr>
          <w:tcW w:w="519" w:type="dxa"/>
          <w:tcBorders>
            <w:left w:val="nil"/>
          </w:tcBorders>
          <w:vAlign w:val="center"/>
        </w:tcPr>
        <w:p w14:paraId="68024776" w14:textId="77777777" w:rsidR="00444B70" w:rsidRDefault="00444B70">
          <w:pPr>
            <w:jc w:val="center"/>
            <w:rPr>
              <w:sz w:val="16"/>
            </w:rPr>
          </w:pPr>
          <w:r>
            <w:rPr>
              <w:sz w:val="16"/>
            </w:rPr>
            <w:t>2</w:t>
          </w:r>
        </w:p>
      </w:tc>
    </w:tr>
  </w:tbl>
  <w:p w14:paraId="54021A9B" w14:textId="77777777" w:rsidR="00444B70" w:rsidRDefault="00444B7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2B52"/>
    <w:multiLevelType w:val="hybridMultilevel"/>
    <w:tmpl w:val="53F4131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D61DBC"/>
    <w:multiLevelType w:val="hybridMultilevel"/>
    <w:tmpl w:val="F0243F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74488"/>
    <w:multiLevelType w:val="hybridMultilevel"/>
    <w:tmpl w:val="BCF4946A"/>
    <w:lvl w:ilvl="0" w:tplc="27C61E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247FC"/>
    <w:multiLevelType w:val="hybridMultilevel"/>
    <w:tmpl w:val="822C475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2A3CBD"/>
    <w:multiLevelType w:val="hybridMultilevel"/>
    <w:tmpl w:val="821018C4"/>
    <w:lvl w:ilvl="0" w:tplc="92FE998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4D72636D"/>
    <w:multiLevelType w:val="hybridMultilevel"/>
    <w:tmpl w:val="B296A30A"/>
    <w:lvl w:ilvl="0" w:tplc="CE3C5A2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946BB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6C87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8477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CE54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A2E6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40CE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021A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AA8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2D71300"/>
    <w:multiLevelType w:val="hybridMultilevel"/>
    <w:tmpl w:val="C81ECCBE"/>
    <w:lvl w:ilvl="0" w:tplc="93D850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63230E"/>
    <w:multiLevelType w:val="hybridMultilevel"/>
    <w:tmpl w:val="6EA63102"/>
    <w:lvl w:ilvl="0" w:tplc="BE602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B4A9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6A3D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B02D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EE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1CD7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E649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B274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1E4C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6734667">
    <w:abstractNumId w:val="7"/>
  </w:num>
  <w:num w:numId="2" w16cid:durableId="1082022620">
    <w:abstractNumId w:val="5"/>
  </w:num>
  <w:num w:numId="3" w16cid:durableId="1256596205">
    <w:abstractNumId w:val="1"/>
  </w:num>
  <w:num w:numId="4" w16cid:durableId="1633946283">
    <w:abstractNumId w:val="3"/>
  </w:num>
  <w:num w:numId="5" w16cid:durableId="709963367">
    <w:abstractNumId w:val="0"/>
  </w:num>
  <w:num w:numId="6" w16cid:durableId="1587616557">
    <w:abstractNumId w:val="6"/>
  </w:num>
  <w:num w:numId="7" w16cid:durableId="1313633074">
    <w:abstractNumId w:val="4"/>
  </w:num>
  <w:num w:numId="8" w16cid:durableId="11019955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outline"/>
  <w:zoom w:percent="100"/>
  <w:activeWritingStyle w:appName="MSWord" w:lang="es-ES" w:vendorID="9" w:dllVersion="512" w:checkStyle="1"/>
  <w:activeWritingStyle w:appName="MSWord" w:lang="es-ES_tradnl" w:vendorID="9" w:dllVersion="512" w:checkStyle="1"/>
  <w:activeWritingStyle w:appName="MSWord" w:lang="en-GB" w:vendorID="8" w:dllVersion="513" w:checkStyle="1"/>
  <w:proofState w:spelling="clean" w:grammar="clean"/>
  <w:attachedTemplate r:id="rId1"/>
  <w:defaultTabStop w:val="708"/>
  <w:hyphenationZone w:val="425"/>
  <w:drawingGridHorizontalSpacing w:val="57"/>
  <w:drawingGridVerticalSpacing w:val="39"/>
  <w:displayHorizontalDrawingGridEvery w:val="0"/>
  <w:displayVerticalDrawingGridEvery w:val="2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3F0"/>
    <w:rsid w:val="0001067F"/>
    <w:rsid w:val="00011155"/>
    <w:rsid w:val="000309F4"/>
    <w:rsid w:val="000467FF"/>
    <w:rsid w:val="0006663E"/>
    <w:rsid w:val="00067978"/>
    <w:rsid w:val="00070584"/>
    <w:rsid w:val="000846D0"/>
    <w:rsid w:val="00086B30"/>
    <w:rsid w:val="0009270D"/>
    <w:rsid w:val="000A1D68"/>
    <w:rsid w:val="000B6279"/>
    <w:rsid w:val="000C0653"/>
    <w:rsid w:val="000D587A"/>
    <w:rsid w:val="000F10AA"/>
    <w:rsid w:val="000F546B"/>
    <w:rsid w:val="00110779"/>
    <w:rsid w:val="00123EF6"/>
    <w:rsid w:val="00127686"/>
    <w:rsid w:val="001401D8"/>
    <w:rsid w:val="00145AFB"/>
    <w:rsid w:val="00183835"/>
    <w:rsid w:val="00190854"/>
    <w:rsid w:val="001A7769"/>
    <w:rsid w:val="001C3260"/>
    <w:rsid w:val="002034ED"/>
    <w:rsid w:val="0020700A"/>
    <w:rsid w:val="0020783A"/>
    <w:rsid w:val="00227B3D"/>
    <w:rsid w:val="00236537"/>
    <w:rsid w:val="00245B03"/>
    <w:rsid w:val="00264135"/>
    <w:rsid w:val="00264C52"/>
    <w:rsid w:val="00287C7F"/>
    <w:rsid w:val="00291F2F"/>
    <w:rsid w:val="002B6CE5"/>
    <w:rsid w:val="002C7510"/>
    <w:rsid w:val="0030432B"/>
    <w:rsid w:val="003365C6"/>
    <w:rsid w:val="0034775E"/>
    <w:rsid w:val="0035138D"/>
    <w:rsid w:val="00351EA3"/>
    <w:rsid w:val="00353087"/>
    <w:rsid w:val="00371716"/>
    <w:rsid w:val="00373A5F"/>
    <w:rsid w:val="00380DF8"/>
    <w:rsid w:val="00383AF1"/>
    <w:rsid w:val="00394024"/>
    <w:rsid w:val="003A35A5"/>
    <w:rsid w:val="003B1C15"/>
    <w:rsid w:val="003D1761"/>
    <w:rsid w:val="003D2788"/>
    <w:rsid w:val="00403ED9"/>
    <w:rsid w:val="00404F6E"/>
    <w:rsid w:val="004163E0"/>
    <w:rsid w:val="00416823"/>
    <w:rsid w:val="004177D4"/>
    <w:rsid w:val="004403E1"/>
    <w:rsid w:val="004409AC"/>
    <w:rsid w:val="00444B70"/>
    <w:rsid w:val="00450389"/>
    <w:rsid w:val="00461031"/>
    <w:rsid w:val="00474EF3"/>
    <w:rsid w:val="00494BCF"/>
    <w:rsid w:val="004B7E92"/>
    <w:rsid w:val="004C5B77"/>
    <w:rsid w:val="004D10DE"/>
    <w:rsid w:val="00503C89"/>
    <w:rsid w:val="00510D12"/>
    <w:rsid w:val="00513716"/>
    <w:rsid w:val="00526624"/>
    <w:rsid w:val="00555D62"/>
    <w:rsid w:val="00556B97"/>
    <w:rsid w:val="00557024"/>
    <w:rsid w:val="00563D3B"/>
    <w:rsid w:val="005679F9"/>
    <w:rsid w:val="005A6936"/>
    <w:rsid w:val="005B45C3"/>
    <w:rsid w:val="005E7260"/>
    <w:rsid w:val="005F2852"/>
    <w:rsid w:val="005F62EB"/>
    <w:rsid w:val="00604A8F"/>
    <w:rsid w:val="00604AAA"/>
    <w:rsid w:val="00605D98"/>
    <w:rsid w:val="006136AA"/>
    <w:rsid w:val="006716F0"/>
    <w:rsid w:val="00675A5C"/>
    <w:rsid w:val="00694FC5"/>
    <w:rsid w:val="00697127"/>
    <w:rsid w:val="006B18F4"/>
    <w:rsid w:val="006D4681"/>
    <w:rsid w:val="006D6113"/>
    <w:rsid w:val="006D6E63"/>
    <w:rsid w:val="006F7BF7"/>
    <w:rsid w:val="006F7E9E"/>
    <w:rsid w:val="0071556B"/>
    <w:rsid w:val="007268BB"/>
    <w:rsid w:val="00727C88"/>
    <w:rsid w:val="00733191"/>
    <w:rsid w:val="0074287A"/>
    <w:rsid w:val="007446EB"/>
    <w:rsid w:val="007646FB"/>
    <w:rsid w:val="00774B2A"/>
    <w:rsid w:val="007972AD"/>
    <w:rsid w:val="007A4802"/>
    <w:rsid w:val="007B3DC2"/>
    <w:rsid w:val="007B6D85"/>
    <w:rsid w:val="007D4FD2"/>
    <w:rsid w:val="007F2853"/>
    <w:rsid w:val="00890ACB"/>
    <w:rsid w:val="0089564B"/>
    <w:rsid w:val="00895BE1"/>
    <w:rsid w:val="008B5B16"/>
    <w:rsid w:val="008C78DE"/>
    <w:rsid w:val="008D6B7E"/>
    <w:rsid w:val="008D7B02"/>
    <w:rsid w:val="008F02D4"/>
    <w:rsid w:val="008F32ED"/>
    <w:rsid w:val="00906207"/>
    <w:rsid w:val="00913AF7"/>
    <w:rsid w:val="0091595B"/>
    <w:rsid w:val="00924E81"/>
    <w:rsid w:val="0092781C"/>
    <w:rsid w:val="00936E12"/>
    <w:rsid w:val="00940DF0"/>
    <w:rsid w:val="00961588"/>
    <w:rsid w:val="00962310"/>
    <w:rsid w:val="0097668D"/>
    <w:rsid w:val="009D059E"/>
    <w:rsid w:val="009E4735"/>
    <w:rsid w:val="009F1EC0"/>
    <w:rsid w:val="009F2E62"/>
    <w:rsid w:val="00A10EDA"/>
    <w:rsid w:val="00A32E64"/>
    <w:rsid w:val="00A56CC0"/>
    <w:rsid w:val="00A5784D"/>
    <w:rsid w:val="00A64FB3"/>
    <w:rsid w:val="00A704B0"/>
    <w:rsid w:val="00A92DA1"/>
    <w:rsid w:val="00A9790E"/>
    <w:rsid w:val="00AB10B2"/>
    <w:rsid w:val="00AB5808"/>
    <w:rsid w:val="00AC194C"/>
    <w:rsid w:val="00AC54DC"/>
    <w:rsid w:val="00AD7302"/>
    <w:rsid w:val="00AE23F0"/>
    <w:rsid w:val="00B35913"/>
    <w:rsid w:val="00B37686"/>
    <w:rsid w:val="00B74DE1"/>
    <w:rsid w:val="00B7576C"/>
    <w:rsid w:val="00B91FB4"/>
    <w:rsid w:val="00BA29D8"/>
    <w:rsid w:val="00BC0597"/>
    <w:rsid w:val="00BD5F37"/>
    <w:rsid w:val="00BF0C4B"/>
    <w:rsid w:val="00BF68CE"/>
    <w:rsid w:val="00BF6FDF"/>
    <w:rsid w:val="00C03EE6"/>
    <w:rsid w:val="00C12665"/>
    <w:rsid w:val="00C2042E"/>
    <w:rsid w:val="00C46588"/>
    <w:rsid w:val="00C84241"/>
    <w:rsid w:val="00C8656C"/>
    <w:rsid w:val="00C87195"/>
    <w:rsid w:val="00C96DCD"/>
    <w:rsid w:val="00CA2B99"/>
    <w:rsid w:val="00CB32CF"/>
    <w:rsid w:val="00CB6130"/>
    <w:rsid w:val="00CD131D"/>
    <w:rsid w:val="00D00617"/>
    <w:rsid w:val="00D007A9"/>
    <w:rsid w:val="00D03DC4"/>
    <w:rsid w:val="00D13764"/>
    <w:rsid w:val="00D4163E"/>
    <w:rsid w:val="00D5286E"/>
    <w:rsid w:val="00D64F43"/>
    <w:rsid w:val="00D752B1"/>
    <w:rsid w:val="00D817A8"/>
    <w:rsid w:val="00D9048A"/>
    <w:rsid w:val="00D94318"/>
    <w:rsid w:val="00D95109"/>
    <w:rsid w:val="00DC162A"/>
    <w:rsid w:val="00DD5C3D"/>
    <w:rsid w:val="00DE2DEA"/>
    <w:rsid w:val="00DE6E8B"/>
    <w:rsid w:val="00DF2A4C"/>
    <w:rsid w:val="00E10F2A"/>
    <w:rsid w:val="00E12CB0"/>
    <w:rsid w:val="00E1598B"/>
    <w:rsid w:val="00E217DD"/>
    <w:rsid w:val="00E50DA7"/>
    <w:rsid w:val="00E55158"/>
    <w:rsid w:val="00E55791"/>
    <w:rsid w:val="00E572CB"/>
    <w:rsid w:val="00E82CCB"/>
    <w:rsid w:val="00E839F1"/>
    <w:rsid w:val="00E908D5"/>
    <w:rsid w:val="00E91B32"/>
    <w:rsid w:val="00E92025"/>
    <w:rsid w:val="00EA7CCA"/>
    <w:rsid w:val="00EB76A7"/>
    <w:rsid w:val="00EC0B90"/>
    <w:rsid w:val="00EC53C4"/>
    <w:rsid w:val="00EF3433"/>
    <w:rsid w:val="00EF35F0"/>
    <w:rsid w:val="00EF4EF7"/>
    <w:rsid w:val="00F008C6"/>
    <w:rsid w:val="00F0527F"/>
    <w:rsid w:val="00F15B08"/>
    <w:rsid w:val="00F364BA"/>
    <w:rsid w:val="00F5233C"/>
    <w:rsid w:val="00F52A24"/>
    <w:rsid w:val="00F571C4"/>
    <w:rsid w:val="00F65EEE"/>
    <w:rsid w:val="00F76E64"/>
    <w:rsid w:val="00F9331A"/>
    <w:rsid w:val="00F9798B"/>
    <w:rsid w:val="00FB164B"/>
    <w:rsid w:val="00FF1FBF"/>
    <w:rsid w:val="00FF52C8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19AD2AB4"/>
  <w15:docId w15:val="{31D7B14F-D67D-4F6C-ACDB-A3B003DD4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4ED"/>
    <w:rPr>
      <w:rFonts w:ascii="Arial" w:hAnsi="Arial" w:cs="Arial"/>
      <w:sz w:val="24"/>
    </w:rPr>
  </w:style>
  <w:style w:type="paragraph" w:styleId="Ttulo1">
    <w:name w:val="heading 1"/>
    <w:basedOn w:val="Normal"/>
    <w:next w:val="Normal"/>
    <w:qFormat/>
    <w:rsid w:val="002034ED"/>
    <w:pPr>
      <w:keepNext/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2034ED"/>
    <w:pPr>
      <w:keepNext/>
      <w:jc w:val="center"/>
      <w:outlineLvl w:val="1"/>
    </w:pPr>
    <w:rPr>
      <w:b/>
      <w:bCs/>
      <w:sz w:val="20"/>
    </w:rPr>
  </w:style>
  <w:style w:type="paragraph" w:styleId="Ttulo3">
    <w:name w:val="heading 3"/>
    <w:basedOn w:val="Normal"/>
    <w:next w:val="Normal"/>
    <w:qFormat/>
    <w:rsid w:val="002034ED"/>
    <w:pPr>
      <w:keepNext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rsid w:val="002034ED"/>
    <w:pPr>
      <w:keepNext/>
      <w:outlineLvl w:val="3"/>
    </w:pPr>
    <w:rPr>
      <w:b/>
      <w:bCs/>
      <w:sz w:val="20"/>
    </w:rPr>
  </w:style>
  <w:style w:type="paragraph" w:styleId="Ttulo5">
    <w:name w:val="heading 5"/>
    <w:basedOn w:val="Normal"/>
    <w:next w:val="Normal"/>
    <w:qFormat/>
    <w:rsid w:val="002034ED"/>
    <w:pPr>
      <w:keepNext/>
      <w:jc w:val="center"/>
      <w:outlineLvl w:val="4"/>
    </w:pPr>
    <w:rPr>
      <w:b/>
      <w:bCs/>
      <w:sz w:val="28"/>
    </w:rPr>
  </w:style>
  <w:style w:type="paragraph" w:styleId="Ttulo6">
    <w:name w:val="heading 6"/>
    <w:basedOn w:val="Normal"/>
    <w:next w:val="Normal"/>
    <w:qFormat/>
    <w:rsid w:val="002034ED"/>
    <w:pPr>
      <w:keepNext/>
      <w:outlineLvl w:val="5"/>
    </w:pPr>
    <w:rPr>
      <w:b/>
      <w:bCs/>
      <w:sz w:val="22"/>
    </w:rPr>
  </w:style>
  <w:style w:type="paragraph" w:styleId="Ttulo7">
    <w:name w:val="heading 7"/>
    <w:basedOn w:val="Normal"/>
    <w:next w:val="Normal"/>
    <w:qFormat/>
    <w:rsid w:val="002034ED"/>
    <w:pPr>
      <w:keepNext/>
      <w:jc w:val="center"/>
      <w:outlineLvl w:val="6"/>
    </w:pPr>
    <w:rPr>
      <w:b/>
      <w:bCs/>
      <w:sz w:val="18"/>
    </w:rPr>
  </w:style>
  <w:style w:type="paragraph" w:styleId="Ttulo8">
    <w:name w:val="heading 8"/>
    <w:basedOn w:val="Normal"/>
    <w:next w:val="Normal"/>
    <w:qFormat/>
    <w:rsid w:val="002034ED"/>
    <w:pPr>
      <w:keepNext/>
      <w:jc w:val="center"/>
      <w:outlineLvl w:val="7"/>
    </w:pPr>
    <w:rPr>
      <w:b/>
      <w:bCs/>
      <w:sz w:val="22"/>
    </w:rPr>
  </w:style>
  <w:style w:type="paragraph" w:styleId="Ttulo9">
    <w:name w:val="heading 9"/>
    <w:basedOn w:val="Normal"/>
    <w:next w:val="Normal"/>
    <w:qFormat/>
    <w:rsid w:val="002034ED"/>
    <w:pPr>
      <w:keepNext/>
      <w:outlineLvl w:val="8"/>
    </w:pPr>
    <w:rPr>
      <w:b/>
      <w:bCs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semiHidden/>
    <w:rsid w:val="002034ED"/>
    <w:pPr>
      <w:ind w:left="741" w:hanging="741"/>
    </w:pPr>
    <w:rPr>
      <w:b/>
      <w:bCs/>
      <w:sz w:val="20"/>
    </w:rPr>
  </w:style>
  <w:style w:type="paragraph" w:styleId="Encabezado">
    <w:name w:val="header"/>
    <w:basedOn w:val="Normal"/>
    <w:link w:val="EncabezadoCar"/>
    <w:uiPriority w:val="99"/>
    <w:rsid w:val="002034E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2034E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  <w:rsid w:val="002034ED"/>
  </w:style>
  <w:style w:type="character" w:styleId="Hipervnculo">
    <w:name w:val="Hyperlink"/>
    <w:basedOn w:val="Fuentedeprrafopredeter"/>
    <w:rsid w:val="002034ED"/>
    <w:rPr>
      <w:color w:val="0000FF"/>
      <w:u w:val="single"/>
    </w:rPr>
  </w:style>
  <w:style w:type="character" w:styleId="Hipervnculovisitado">
    <w:name w:val="FollowedHyperlink"/>
    <w:basedOn w:val="Fuentedeprrafopredeter"/>
    <w:semiHidden/>
    <w:rsid w:val="002034ED"/>
    <w:rPr>
      <w:color w:val="800080"/>
      <w:u w:val="single"/>
    </w:rPr>
  </w:style>
  <w:style w:type="character" w:customStyle="1" w:styleId="EncabezadoCar">
    <w:name w:val="Encabezado Car"/>
    <w:basedOn w:val="Fuentedeprrafopredeter"/>
    <w:link w:val="Encabezado"/>
    <w:uiPriority w:val="99"/>
    <w:rsid w:val="009D059E"/>
    <w:rPr>
      <w:rFonts w:ascii="Arial" w:hAnsi="Arial" w:cs="Arial"/>
      <w:sz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D059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059E"/>
    <w:rPr>
      <w:rFonts w:ascii="Tahoma" w:hAnsi="Tahoma" w:cs="Tahoma"/>
      <w:sz w:val="16"/>
      <w:szCs w:val="16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rsid w:val="00E10F2A"/>
    <w:rPr>
      <w:rFonts w:ascii="Arial" w:hAnsi="Arial" w:cs="Arial"/>
      <w:sz w:val="24"/>
    </w:rPr>
  </w:style>
  <w:style w:type="paragraph" w:styleId="Prrafodelista">
    <w:name w:val="List Paragraph"/>
    <w:basedOn w:val="Normal"/>
    <w:uiPriority w:val="34"/>
    <w:qFormat/>
    <w:rsid w:val="00D5286E"/>
    <w:pPr>
      <w:ind w:left="720"/>
      <w:contextualSpacing/>
    </w:pPr>
  </w:style>
  <w:style w:type="paragraph" w:styleId="Sinespaciado">
    <w:name w:val="No Spacing"/>
    <w:uiPriority w:val="1"/>
    <w:qFormat/>
    <w:rsid w:val="00EC53C4"/>
    <w:rPr>
      <w:rFonts w:ascii="Calibri" w:eastAsia="Calibri" w:hAnsi="Calibri"/>
      <w:sz w:val="22"/>
      <w:szCs w:val="22"/>
      <w:lang w:val="es-CO" w:eastAsia="en-US"/>
    </w:rPr>
  </w:style>
  <w:style w:type="paragraph" w:styleId="NormalWeb">
    <w:name w:val="Normal (Web)"/>
    <w:basedOn w:val="Normal"/>
    <w:uiPriority w:val="99"/>
    <w:unhideWhenUsed/>
    <w:rsid w:val="00190854"/>
    <w:pPr>
      <w:spacing w:before="100" w:beforeAutospacing="1" w:after="100" w:afterAutospacing="1"/>
    </w:pPr>
    <w:rPr>
      <w:rFonts w:ascii="Times New Roman" w:hAnsi="Times New Roman" w:cs="Times New Roman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1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BLSUAREZ\Escritorio\PLANTILLA%20CONTROL%20REGISTO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423A9-CFA8-40E6-BEC3-A7347F374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CONTROL REGISTOS</Template>
  <TotalTime>5</TotalTime>
  <Pages>1</Pages>
  <Words>67</Words>
  <Characters>369</Characters>
  <Application>Microsoft Office Word</Application>
  <DocSecurity>4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SISTEMA DE GESTION DE LA CALIDAD</vt:lpstr>
    </vt:vector>
  </TitlesOfParts>
  <Company>PERSONERIA DE MEDELLIN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SISTEMA DE GESTION DE LA CALIDAD</dc:title>
  <dc:creator>BLSUAREZ</dc:creator>
  <cp:lastModifiedBy>Sandra Milena Madrid Duque</cp:lastModifiedBy>
  <cp:revision>2</cp:revision>
  <cp:lastPrinted>2019-12-20T21:45:00Z</cp:lastPrinted>
  <dcterms:created xsi:type="dcterms:W3CDTF">2022-09-15T03:01:00Z</dcterms:created>
  <dcterms:modified xsi:type="dcterms:W3CDTF">2022-09-15T03:01:00Z</dcterms:modified>
</cp:coreProperties>
</file>